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233E7" w14:textId="78408905" w:rsidR="00FA767E" w:rsidRDefault="005E4D6E">
      <w:pPr>
        <w:pStyle w:val="3GPPHeader"/>
        <w:spacing w:after="60"/>
      </w:pPr>
      <w:r>
        <w:t>3GPP TSG-RAN WG2 #11</w:t>
      </w:r>
      <w:r w:rsidR="00C03A0B">
        <w:t>6</w:t>
      </w:r>
      <w:r>
        <w:t>-e</w:t>
      </w:r>
      <w:r>
        <w:tab/>
      </w:r>
      <w:r w:rsidR="003A6C4B" w:rsidRPr="00A87A99">
        <w:rPr>
          <w:rFonts w:cs="Arial"/>
          <w:color w:val="312E25"/>
          <w:sz w:val="22"/>
          <w:szCs w:val="22"/>
        </w:rPr>
        <w:t>R2-2109907</w:t>
      </w:r>
    </w:p>
    <w:p w14:paraId="731DEA86" w14:textId="4A1B1342" w:rsidR="00FA767E" w:rsidRDefault="005E4D6E">
      <w:pPr>
        <w:pStyle w:val="3GPPHeader"/>
      </w:pPr>
      <w:r>
        <w:t xml:space="preserve">Electronic meeting, </w:t>
      </w:r>
      <w:r w:rsidR="00C03A0B" w:rsidRPr="002270E9">
        <w:t>2021-</w:t>
      </w:r>
      <w:r w:rsidR="00C03A0B">
        <w:t>11</w:t>
      </w:r>
      <w:r w:rsidR="00C03A0B" w:rsidRPr="002270E9">
        <w:t>-</w:t>
      </w:r>
      <w:r w:rsidR="00C03A0B">
        <w:t>01</w:t>
      </w:r>
      <w:r w:rsidR="00C03A0B" w:rsidRPr="002270E9">
        <w:t xml:space="preserve"> - 2021-</w:t>
      </w:r>
      <w:r w:rsidR="00C03A0B">
        <w:t>11</w:t>
      </w:r>
      <w:r w:rsidR="00C03A0B" w:rsidRPr="002270E9">
        <w:t>-</w:t>
      </w:r>
      <w:r w:rsidR="00C03A0B">
        <w:t>12</w:t>
      </w:r>
    </w:p>
    <w:p w14:paraId="5DBB0D11" w14:textId="77777777" w:rsidR="00FA767E" w:rsidRDefault="00FA767E">
      <w:pPr>
        <w:pStyle w:val="3GPPHeader"/>
      </w:pPr>
    </w:p>
    <w:p w14:paraId="6BF11EB6" w14:textId="77777777" w:rsidR="00FA767E" w:rsidRDefault="005E4D6E">
      <w:pPr>
        <w:pStyle w:val="3GPPHeader"/>
        <w:rPr>
          <w:sz w:val="22"/>
          <w:szCs w:val="22"/>
        </w:rPr>
      </w:pPr>
      <w:r>
        <w:rPr>
          <w:sz w:val="22"/>
          <w:szCs w:val="22"/>
        </w:rPr>
        <w:t>Agenda Item:</w:t>
      </w:r>
      <w:r>
        <w:rPr>
          <w:sz w:val="22"/>
          <w:szCs w:val="22"/>
        </w:rPr>
        <w:tab/>
        <w:t>8.15.2</w:t>
      </w:r>
    </w:p>
    <w:p w14:paraId="1C342EA5" w14:textId="5F6E8559" w:rsidR="00FA767E" w:rsidRDefault="005E4D6E">
      <w:pPr>
        <w:pStyle w:val="3GPPHeader"/>
        <w:rPr>
          <w:sz w:val="22"/>
          <w:szCs w:val="22"/>
        </w:rPr>
      </w:pPr>
      <w:r>
        <w:rPr>
          <w:sz w:val="22"/>
          <w:szCs w:val="22"/>
        </w:rPr>
        <w:t>Source:</w:t>
      </w:r>
      <w:r>
        <w:rPr>
          <w:sz w:val="22"/>
          <w:szCs w:val="22"/>
        </w:rPr>
        <w:tab/>
        <w:t>Ericsson</w:t>
      </w:r>
    </w:p>
    <w:p w14:paraId="18EE339B" w14:textId="1FE1221D" w:rsidR="00FA767E" w:rsidRDefault="005E4D6E">
      <w:pPr>
        <w:pStyle w:val="3GPPHeader"/>
        <w:rPr>
          <w:sz w:val="22"/>
          <w:szCs w:val="22"/>
        </w:rPr>
      </w:pPr>
      <w:r>
        <w:rPr>
          <w:sz w:val="22"/>
          <w:szCs w:val="22"/>
        </w:rPr>
        <w:t>Title:</w:t>
      </w:r>
      <w:r>
        <w:rPr>
          <w:sz w:val="22"/>
          <w:szCs w:val="22"/>
        </w:rPr>
        <w:tab/>
      </w:r>
      <w:r w:rsidR="001C42EE">
        <w:rPr>
          <w:sz w:val="22"/>
          <w:szCs w:val="22"/>
        </w:rPr>
        <w:t xml:space="preserve">Remaining </w:t>
      </w:r>
      <w:r>
        <w:rPr>
          <w:sz w:val="22"/>
          <w:szCs w:val="22"/>
        </w:rPr>
        <w:t>aspects of SL DRX</w:t>
      </w:r>
    </w:p>
    <w:p w14:paraId="053E759D" w14:textId="77777777" w:rsidR="00FA767E" w:rsidRDefault="005E4D6E">
      <w:pPr>
        <w:pStyle w:val="3GPPHeader"/>
      </w:pPr>
      <w:r>
        <w:rPr>
          <w:sz w:val="22"/>
          <w:szCs w:val="22"/>
        </w:rPr>
        <w:t>Document for:</w:t>
      </w:r>
      <w:r>
        <w:rPr>
          <w:sz w:val="22"/>
          <w:szCs w:val="22"/>
        </w:rPr>
        <w:tab/>
      </w:r>
      <w:r>
        <w:rPr>
          <w:sz w:val="22"/>
          <w:szCs w:val="22"/>
          <w:shd w:val="clear" w:color="auto" w:fill="FFFF00"/>
        </w:rPr>
        <w:t>Discussion, Decision</w:t>
      </w:r>
    </w:p>
    <w:p w14:paraId="4832B345" w14:textId="77777777" w:rsidR="00FA767E" w:rsidRDefault="00FA767E"/>
    <w:p w14:paraId="5C14307C" w14:textId="77777777" w:rsidR="00FA767E" w:rsidRDefault="005E4D6E">
      <w:pPr>
        <w:pStyle w:val="Heading1"/>
      </w:pPr>
      <w:r>
        <w:t>1</w:t>
      </w:r>
      <w:r>
        <w:tab/>
        <w:t>Introduction</w:t>
      </w:r>
    </w:p>
    <w:p w14:paraId="0D94FDC2" w14:textId="27555B2B" w:rsidR="00FA767E" w:rsidRDefault="005E4D6E">
      <w:pPr>
        <w:pStyle w:val="BodyText"/>
      </w:pPr>
      <w:r>
        <w:t xml:space="preserve">This contribution discusses </w:t>
      </w:r>
      <w:r w:rsidR="00DF592E">
        <w:t>some</w:t>
      </w:r>
      <w:r w:rsidR="00B630D7">
        <w:t xml:space="preserve"> </w:t>
      </w:r>
      <w:r>
        <w:t xml:space="preserve">FFS issues from </w:t>
      </w:r>
      <w:r w:rsidR="006443A1">
        <w:t xml:space="preserve">the previous </w:t>
      </w:r>
      <w:r>
        <w:t>RAN2 meeting</w:t>
      </w:r>
      <w:r w:rsidR="003A0FDF">
        <w:t>s</w:t>
      </w:r>
      <w:r>
        <w:t>.</w:t>
      </w:r>
    </w:p>
    <w:p w14:paraId="27D7C6DB" w14:textId="77777777" w:rsidR="00FA767E" w:rsidRDefault="005E4D6E">
      <w:pPr>
        <w:pStyle w:val="Heading1"/>
      </w:pPr>
      <w:bookmarkStart w:id="0" w:name="_Ref178064866"/>
      <w:r>
        <w:t>2</w:t>
      </w:r>
      <w:r>
        <w:tab/>
        <w:t>Discussion</w:t>
      </w:r>
      <w:bookmarkEnd w:id="0"/>
    </w:p>
    <w:p w14:paraId="1BF48F0F" w14:textId="4C609ED4" w:rsidR="00FA767E" w:rsidRDefault="005E4D6E">
      <w:pPr>
        <w:pStyle w:val="Heading2"/>
      </w:pPr>
      <w:r>
        <w:t>2.1</w:t>
      </w:r>
      <w:r>
        <w:tab/>
      </w:r>
      <w:r w:rsidR="005469A8">
        <w:t>DRX for</w:t>
      </w:r>
      <w:r>
        <w:t xml:space="preserve"> SL unicast</w:t>
      </w:r>
    </w:p>
    <w:p w14:paraId="70AF78EF" w14:textId="487FCA4D" w:rsidR="00FA767E" w:rsidRPr="001C42EE" w:rsidRDefault="002366D7" w:rsidP="001C42EE">
      <w:pPr>
        <w:pStyle w:val="Heading2"/>
        <w:suppressAutoHyphens w:val="0"/>
        <w:adjustRightInd w:val="0"/>
        <w:rPr>
          <w:rFonts w:eastAsia="Times New Roman"/>
          <w:szCs w:val="28"/>
        </w:rPr>
      </w:pPr>
      <w:bookmarkStart w:id="1" w:name="_Toc347823812"/>
      <w:bookmarkStart w:id="2" w:name="_Toc347823993"/>
      <w:bookmarkStart w:id="3" w:name="_Toc347824244"/>
      <w:bookmarkStart w:id="4" w:name="_Toc509923396"/>
      <w:r w:rsidRPr="001C42EE">
        <w:rPr>
          <w:rFonts w:eastAsia="Times New Roman"/>
          <w:sz w:val="28"/>
          <w:szCs w:val="28"/>
        </w:rPr>
        <w:t>2.1.1</w:t>
      </w:r>
      <w:r w:rsidR="00900376" w:rsidRPr="001C42EE">
        <w:rPr>
          <w:rFonts w:eastAsia="Times New Roman"/>
          <w:sz w:val="28"/>
          <w:szCs w:val="28"/>
        </w:rPr>
        <w:t xml:space="preserve"> </w:t>
      </w:r>
      <w:r w:rsidR="00123B70">
        <w:rPr>
          <w:rFonts w:eastAsia="Times New Roman"/>
          <w:sz w:val="28"/>
          <w:szCs w:val="28"/>
        </w:rPr>
        <w:tab/>
      </w:r>
      <w:r w:rsidR="005E4D6E" w:rsidRPr="001C42EE">
        <w:rPr>
          <w:rFonts w:eastAsia="Times New Roman"/>
          <w:sz w:val="28"/>
          <w:szCs w:val="28"/>
        </w:rPr>
        <w:t>SL DRX operation per direction or per both directions</w:t>
      </w:r>
    </w:p>
    <w:p w14:paraId="16BF5E17" w14:textId="5FD92100" w:rsidR="00FA767E" w:rsidRDefault="005E4D6E">
      <w:pPr>
        <w:pStyle w:val="BodyText"/>
      </w:pPr>
      <w:r>
        <w:t>This issue has been discussed in RAN2#113</w:t>
      </w:r>
      <w:r w:rsidR="00D73930">
        <w:t xml:space="preserve"> and the following agreement was made</w:t>
      </w:r>
      <w:r w:rsidR="004202A3">
        <w:t>:</w:t>
      </w:r>
    </w:p>
    <w:p w14:paraId="4004A852" w14:textId="7E4FA616" w:rsidR="00E34B17" w:rsidRDefault="00E34B17" w:rsidP="00E64313">
      <w:pPr>
        <w:pBdr>
          <w:top w:val="single" w:sz="4" w:space="1" w:color="000000"/>
          <w:left w:val="single" w:sz="4" w:space="4" w:color="000000"/>
          <w:bottom w:val="single" w:sz="4" w:space="1" w:color="000000"/>
          <w:right w:val="single" w:sz="4" w:space="4" w:color="000000"/>
        </w:pBdr>
        <w:tabs>
          <w:tab w:val="left" w:pos="1622"/>
        </w:tabs>
        <w:ind w:left="1622" w:hanging="363"/>
      </w:pPr>
      <w:r>
        <w:t xml:space="preserve">1: </w:t>
      </w:r>
      <w:r>
        <w:rPr>
          <w:rFonts w:cs="Arial"/>
        </w:rPr>
        <w:tab/>
        <w:t xml:space="preserve">For SL unicast (after SL unicast link is established), SL DRX configuration can be configured per a pair of source/destination. </w:t>
      </w:r>
      <w:r>
        <w:rPr>
          <w:rFonts w:cs="Arial"/>
          <w:shd w:val="clear" w:color="auto" w:fill="FFFF00"/>
        </w:rPr>
        <w:t>FFS whether SL DRX operates per direction or for both directions</w:t>
      </w:r>
      <w:r>
        <w:rPr>
          <w:rFonts w:cs="Arial"/>
        </w:rPr>
        <w:t xml:space="preserve">. </w:t>
      </w:r>
      <w:r>
        <w:rPr>
          <w:rFonts w:cs="Arial"/>
        </w:rPr>
        <w:tab/>
      </w:r>
    </w:p>
    <w:p w14:paraId="4689562C" w14:textId="114135B9" w:rsidR="00FA767E" w:rsidRDefault="005E4D6E">
      <w:pPr>
        <w:pStyle w:val="BodyText"/>
      </w:pPr>
      <w:r>
        <w:t xml:space="preserve">In our </w:t>
      </w:r>
      <w:r w:rsidR="005360B0">
        <w:t>view</w:t>
      </w:r>
      <w:r>
        <w:t xml:space="preserve">, there are pros and cons </w:t>
      </w:r>
      <w:r w:rsidR="005243B9">
        <w:t>in each</w:t>
      </w:r>
      <w:r>
        <w:t xml:space="preserve"> option</w:t>
      </w:r>
      <w:r w:rsidR="001A2828">
        <w:t>.</w:t>
      </w:r>
    </w:p>
    <w:p w14:paraId="437D6D06" w14:textId="49D4425A" w:rsidR="00FA767E" w:rsidRDefault="005E4D6E" w:rsidP="001C42EE">
      <w:pPr>
        <w:pStyle w:val="IvDInstructiontext"/>
        <w:jc w:val="both"/>
      </w:pPr>
      <w:r>
        <w:rPr>
          <w:rStyle w:val="IvDbodytextChar"/>
          <w:i w:val="0"/>
          <w:color w:val="auto"/>
          <w:sz w:val="20"/>
          <w:szCs w:val="20"/>
          <w:lang w:val="en-GB"/>
        </w:rPr>
        <w:t>I</w:t>
      </w:r>
      <w:proofErr w:type="spellStart"/>
      <w:r>
        <w:rPr>
          <w:rStyle w:val="IvDbodytextChar"/>
          <w:i w:val="0"/>
          <w:color w:val="auto"/>
          <w:sz w:val="20"/>
          <w:szCs w:val="20"/>
        </w:rPr>
        <w:t>n</w:t>
      </w:r>
      <w:proofErr w:type="spellEnd"/>
      <w:r>
        <w:rPr>
          <w:rStyle w:val="IvDbodytextChar"/>
          <w:i w:val="0"/>
          <w:color w:val="auto"/>
          <w:sz w:val="20"/>
          <w:szCs w:val="20"/>
        </w:rPr>
        <w:t xml:space="preserve"> most case</w:t>
      </w:r>
      <w:r w:rsidR="001B40CA">
        <w:rPr>
          <w:rStyle w:val="IvDbodytextChar"/>
          <w:i w:val="0"/>
          <w:color w:val="auto"/>
          <w:sz w:val="20"/>
          <w:szCs w:val="20"/>
        </w:rPr>
        <w:t>s</w:t>
      </w:r>
      <w:r w:rsidR="00CA0AB4">
        <w:rPr>
          <w:rStyle w:val="IvDbodytextChar"/>
          <w:i w:val="0"/>
          <w:color w:val="auto"/>
          <w:sz w:val="20"/>
          <w:szCs w:val="20"/>
        </w:rPr>
        <w:t>,</w:t>
      </w:r>
      <w:r>
        <w:rPr>
          <w:rStyle w:val="IvDbodytextChar"/>
          <w:i w:val="0"/>
          <w:color w:val="auto"/>
          <w:sz w:val="20"/>
          <w:szCs w:val="20"/>
        </w:rPr>
        <w:t xml:space="preserve"> the traffic of both the UE1 and UE2 is basically the same, it is an overkill and a huge signaling overhead to configure two separate DRX configurations when these should be basically aligned to each other (i.e., meaning that are the same).</w:t>
      </w:r>
      <w:r w:rsidR="001B40CA">
        <w:rPr>
          <w:rStyle w:val="IvDbodytextChar"/>
          <w:i w:val="0"/>
          <w:color w:val="auto"/>
          <w:sz w:val="20"/>
          <w:szCs w:val="20"/>
        </w:rPr>
        <w:t xml:space="preserve"> </w:t>
      </w:r>
      <w:r>
        <w:rPr>
          <w:rStyle w:val="IvDbodytextChar"/>
          <w:i w:val="0"/>
          <w:color w:val="auto"/>
          <w:sz w:val="20"/>
          <w:szCs w:val="20"/>
        </w:rPr>
        <w:t xml:space="preserve">For the same service/application/traffic transmitted on both directions, this not only </w:t>
      </w:r>
      <w:r w:rsidR="00073B47">
        <w:rPr>
          <w:rStyle w:val="IvDbodytextChar"/>
          <w:i w:val="0"/>
          <w:color w:val="auto"/>
          <w:sz w:val="20"/>
          <w:szCs w:val="20"/>
        </w:rPr>
        <w:t xml:space="preserve">increases </w:t>
      </w:r>
      <w:r>
        <w:rPr>
          <w:rStyle w:val="IvDbodytextChar"/>
          <w:i w:val="0"/>
          <w:color w:val="auto"/>
          <w:sz w:val="20"/>
          <w:szCs w:val="20"/>
        </w:rPr>
        <w:t>complexity and power consumption o</w:t>
      </w:r>
      <w:r w:rsidR="00DD43E0">
        <w:rPr>
          <w:rStyle w:val="IvDbodytextChar"/>
          <w:i w:val="0"/>
          <w:color w:val="auto"/>
          <w:sz w:val="20"/>
          <w:szCs w:val="20"/>
        </w:rPr>
        <w:t>f</w:t>
      </w:r>
      <w:r>
        <w:rPr>
          <w:rStyle w:val="IvDbodytextChar"/>
          <w:i w:val="0"/>
          <w:color w:val="auto"/>
          <w:sz w:val="20"/>
          <w:szCs w:val="20"/>
        </w:rPr>
        <w:t xml:space="preserve"> the UE since it needs to process two time a DRX configuration that is basically the same, but also increase</w:t>
      </w:r>
      <w:r w:rsidR="006C1A33">
        <w:rPr>
          <w:rStyle w:val="IvDbodytextChar"/>
          <w:i w:val="0"/>
          <w:color w:val="auto"/>
          <w:sz w:val="20"/>
          <w:szCs w:val="20"/>
        </w:rPr>
        <w:t>s</w:t>
      </w:r>
      <w:r>
        <w:rPr>
          <w:rStyle w:val="IvDbodytextChar"/>
          <w:i w:val="0"/>
          <w:color w:val="auto"/>
          <w:sz w:val="20"/>
          <w:szCs w:val="20"/>
        </w:rPr>
        <w:t xml:space="preserve"> the signaling overhead since separate procedures (and messages) needs to be used for each DRX configuration.</w:t>
      </w:r>
    </w:p>
    <w:p w14:paraId="3DCC5ABE" w14:textId="77777777" w:rsidR="00FA767E" w:rsidRDefault="005E4D6E">
      <w:pPr>
        <w:pStyle w:val="Observation"/>
      </w:pPr>
      <w:bookmarkStart w:id="5" w:name="_Toc85716537"/>
      <w:r>
        <w:rPr>
          <w:rStyle w:val="IvDbodytextChar"/>
          <w:rFonts w:eastAsia="SimSun"/>
        </w:rPr>
        <w:t>For the same service on both directions</w:t>
      </w:r>
      <w:r>
        <w:rPr>
          <w:lang w:val="en-US"/>
        </w:rPr>
        <w:t>, it is beneficial to apply a common DRX configuration per both directions since this reduces operational complexity and power consumption.</w:t>
      </w:r>
      <w:bookmarkEnd w:id="5"/>
      <w:r>
        <w:rPr>
          <w:lang w:val="en-US"/>
        </w:rPr>
        <w:t xml:space="preserve"> </w:t>
      </w:r>
    </w:p>
    <w:p w14:paraId="250DA649" w14:textId="25DB9839" w:rsidR="00FA767E" w:rsidRDefault="005E4D6E" w:rsidP="001C42EE">
      <w:pPr>
        <w:pStyle w:val="IvDInstructiontext"/>
        <w:jc w:val="both"/>
      </w:pPr>
      <w:r>
        <w:rPr>
          <w:rStyle w:val="IvDbodytextChar"/>
          <w:i w:val="0"/>
          <w:color w:val="auto"/>
          <w:sz w:val="20"/>
          <w:szCs w:val="20"/>
        </w:rPr>
        <w:t xml:space="preserve">Meanwhile, per direction DRX may have advantages in cases different services/applications/traffic types are employed </w:t>
      </w:r>
      <w:r w:rsidR="000D6D4C">
        <w:rPr>
          <w:rStyle w:val="IvDbodytextChar"/>
          <w:i w:val="0"/>
          <w:color w:val="auto"/>
          <w:sz w:val="20"/>
          <w:szCs w:val="20"/>
        </w:rPr>
        <w:t xml:space="preserve">in the </w:t>
      </w:r>
      <w:r w:rsidR="00003939">
        <w:rPr>
          <w:rStyle w:val="IvDbodytextChar"/>
          <w:i w:val="0"/>
          <w:color w:val="auto"/>
          <w:sz w:val="20"/>
          <w:szCs w:val="20"/>
        </w:rPr>
        <w:t>t</w:t>
      </w:r>
      <w:r w:rsidR="000766E7">
        <w:rPr>
          <w:rStyle w:val="IvDbodytextChar"/>
          <w:i w:val="0"/>
          <w:color w:val="auto"/>
          <w:sz w:val="20"/>
          <w:szCs w:val="20"/>
        </w:rPr>
        <w:t>wo</w:t>
      </w:r>
      <w:r>
        <w:rPr>
          <w:rStyle w:val="IvDbodytextChar"/>
          <w:i w:val="0"/>
          <w:color w:val="auto"/>
          <w:sz w:val="20"/>
          <w:szCs w:val="20"/>
        </w:rPr>
        <w:t xml:space="preserve"> directions, since different direction may have different power saving requirements.</w:t>
      </w:r>
    </w:p>
    <w:p w14:paraId="17B1155D" w14:textId="77777777" w:rsidR="00FA767E" w:rsidRDefault="005E4D6E">
      <w:pPr>
        <w:pStyle w:val="Observation"/>
      </w:pPr>
      <w:bookmarkStart w:id="6" w:name="_Toc85716538"/>
      <w:r>
        <w:rPr>
          <w:rStyle w:val="IvDbodytextChar"/>
          <w:rFonts w:eastAsia="SimSun"/>
        </w:rPr>
        <w:t>If different services are being employed on different directions</w:t>
      </w:r>
      <w:r>
        <w:rPr>
          <w:lang w:val="en-US"/>
        </w:rPr>
        <w:t xml:space="preserve">, it is beneficial to apply DRX configuration per direction since </w:t>
      </w:r>
      <w:r>
        <w:rPr>
          <w:rStyle w:val="IvDbodytextChar"/>
          <w:rFonts w:eastAsia="SimSun"/>
        </w:rPr>
        <w:t>different direction may have different power saving requirements</w:t>
      </w:r>
      <w:r>
        <w:rPr>
          <w:lang w:val="en-US"/>
        </w:rPr>
        <w:t>.</w:t>
      </w:r>
      <w:bookmarkEnd w:id="6"/>
      <w:r>
        <w:rPr>
          <w:lang w:val="en-US"/>
        </w:rPr>
        <w:t xml:space="preserve"> </w:t>
      </w:r>
    </w:p>
    <w:p w14:paraId="7F8D5843" w14:textId="77777777" w:rsidR="00FA767E" w:rsidRDefault="005E4D6E">
      <w:pPr>
        <w:pStyle w:val="BodyText"/>
      </w:pPr>
      <w:r>
        <w:t xml:space="preserve">Considering that both options have different pros and cons, both options are applicable under different conditions. It would be beneficial to also support DRX operation per both directions in addition to per-direction DRX. In this way, it is feasible to exploit benefits of both options meanwhile avoiding drawbacks of both options.  </w:t>
      </w:r>
    </w:p>
    <w:p w14:paraId="6C800D7B" w14:textId="77777777" w:rsidR="00FA767E" w:rsidRDefault="005E4D6E">
      <w:pPr>
        <w:pStyle w:val="Proposal"/>
        <w:tabs>
          <w:tab w:val="left" w:pos="1304"/>
        </w:tabs>
      </w:pPr>
      <w:bookmarkStart w:id="7" w:name="_Toc54276231"/>
      <w:bookmarkStart w:id="8" w:name="_Toc60922310"/>
      <w:bookmarkStart w:id="9" w:name="_Toc85716430"/>
      <w:r>
        <w:t>Support DRX operation for both directions in addition to per-direction DRX operation</w:t>
      </w:r>
      <w:bookmarkEnd w:id="7"/>
      <w:bookmarkEnd w:id="8"/>
      <w:r>
        <w:t>.</w:t>
      </w:r>
      <w:bookmarkEnd w:id="9"/>
    </w:p>
    <w:p w14:paraId="07920D5D" w14:textId="573AD300" w:rsidR="00FA767E" w:rsidRDefault="005E4D6E">
      <w:pPr>
        <w:pStyle w:val="BodyText"/>
      </w:pPr>
      <w:r>
        <w:t xml:space="preserve">Depending on needs, which option shall be applied for a UE pair can be configurable. For a UE pair with network coverage, it is gNB that is responsible to configure DRX operation option. For a UE pair without network coverage, </w:t>
      </w:r>
      <w:r w:rsidR="00DF46F2">
        <w:t xml:space="preserve">in our view </w:t>
      </w:r>
      <w:r>
        <w:t>it is TX UE that is responsible to configure DRX operation option</w:t>
      </w:r>
      <w:r w:rsidR="00794FFF">
        <w:t xml:space="preserve"> (as</w:t>
      </w:r>
      <w:r w:rsidR="00BC699B">
        <w:t xml:space="preserve"> discussed </w:t>
      </w:r>
      <w:r w:rsidR="00B26F4C">
        <w:t>in</w:t>
      </w:r>
      <w:r w:rsidR="00483AE1">
        <w:t xml:space="preserve"> the next section below</w:t>
      </w:r>
      <w:r>
        <w:t>.</w:t>
      </w:r>
      <w:r w:rsidR="00483AE1">
        <w:t>)</w:t>
      </w:r>
    </w:p>
    <w:p w14:paraId="09176EFF" w14:textId="790CE1B9" w:rsidR="00FA767E" w:rsidRDefault="005E4D6E">
      <w:pPr>
        <w:pStyle w:val="Proposal"/>
        <w:tabs>
          <w:tab w:val="left" w:pos="1304"/>
        </w:tabs>
      </w:pPr>
      <w:bookmarkStart w:id="10" w:name="_Toc85716431"/>
      <w:r>
        <w:lastRenderedPageBreak/>
        <w:t xml:space="preserve">DRX operation option (i.e., DRX operation for both direction </w:t>
      </w:r>
      <w:proofErr w:type="gramStart"/>
      <w:r>
        <w:t>or</w:t>
      </w:r>
      <w:proofErr w:type="gramEnd"/>
      <w:r>
        <w:t xml:space="preserve"> per-direction DRX operation) is configurable.</w:t>
      </w:r>
      <w:bookmarkEnd w:id="10"/>
    </w:p>
    <w:p w14:paraId="0E09DD26" w14:textId="44493B96" w:rsidR="00FA767E" w:rsidRPr="001C42EE" w:rsidRDefault="00DA446E" w:rsidP="001C42EE">
      <w:pPr>
        <w:pStyle w:val="Heading2"/>
        <w:suppressAutoHyphens w:val="0"/>
        <w:adjustRightInd w:val="0"/>
        <w:rPr>
          <w:rFonts w:eastAsia="Times New Roman"/>
          <w:szCs w:val="28"/>
        </w:rPr>
      </w:pPr>
      <w:r w:rsidRPr="001C42EE">
        <w:rPr>
          <w:rFonts w:eastAsia="Times New Roman"/>
          <w:sz w:val="28"/>
          <w:szCs w:val="28"/>
        </w:rPr>
        <w:t>2.1.</w:t>
      </w:r>
      <w:r w:rsidR="002C2CB2" w:rsidRPr="001C42EE">
        <w:rPr>
          <w:rFonts w:eastAsia="Times New Roman"/>
          <w:sz w:val="28"/>
          <w:szCs w:val="28"/>
        </w:rPr>
        <w:t>2</w:t>
      </w:r>
      <w:r w:rsidR="00900376" w:rsidRPr="001C42EE">
        <w:rPr>
          <w:rFonts w:eastAsia="Times New Roman"/>
          <w:sz w:val="28"/>
          <w:szCs w:val="28"/>
        </w:rPr>
        <w:t xml:space="preserve"> </w:t>
      </w:r>
      <w:r w:rsidR="00123B70">
        <w:rPr>
          <w:rFonts w:eastAsia="Times New Roman"/>
          <w:sz w:val="28"/>
          <w:szCs w:val="28"/>
        </w:rPr>
        <w:tab/>
      </w:r>
      <w:r w:rsidR="005E4D6E" w:rsidRPr="001C42EE">
        <w:rPr>
          <w:rFonts w:eastAsia="Times New Roman"/>
          <w:sz w:val="28"/>
          <w:szCs w:val="28"/>
        </w:rPr>
        <w:t>Who determines DRX configuration</w:t>
      </w:r>
    </w:p>
    <w:p w14:paraId="2F17F8B1" w14:textId="0BF075F1" w:rsidR="00D35126" w:rsidRDefault="00D35126">
      <w:pPr>
        <w:pStyle w:val="BodyText"/>
      </w:pPr>
      <w:r>
        <w:t>In RAN2#11</w:t>
      </w:r>
      <w:r w:rsidR="00DA7E2B">
        <w:t>5</w:t>
      </w:r>
      <w:r>
        <w:t xml:space="preserve">e, RAN2 </w:t>
      </w:r>
      <w:r w:rsidR="00311A16">
        <w:t>further</w:t>
      </w:r>
      <w:r>
        <w:t xml:space="preserve"> made the following agreements regarding how to configure SL DRX</w:t>
      </w:r>
      <w:r w:rsidR="00311A16">
        <w:t>.</w:t>
      </w:r>
    </w:p>
    <w:p w14:paraId="7729FA1B" w14:textId="6990DDE7" w:rsidR="00311A16" w:rsidRPr="00AE6991" w:rsidRDefault="00DA7E2B" w:rsidP="00311A16">
      <w:pPr>
        <w:pStyle w:val="ListParagraph"/>
        <w:numPr>
          <w:ilvl w:val="0"/>
          <w:numId w:val="45"/>
        </w:numPr>
        <w:pBdr>
          <w:top w:val="single" w:sz="4" w:space="1" w:color="auto"/>
          <w:left w:val="single" w:sz="4" w:space="4" w:color="auto"/>
          <w:bottom w:val="single" w:sz="4" w:space="1" w:color="auto"/>
          <w:right w:val="single" w:sz="4" w:space="4" w:color="auto"/>
        </w:pBdr>
        <w:tabs>
          <w:tab w:val="left" w:pos="1622"/>
        </w:tabs>
        <w:rPr>
          <w:rFonts w:ascii="Arial" w:hAnsi="Arial" w:cs="Arial"/>
          <w:i/>
          <w:iCs/>
          <w:noProof/>
          <w:sz w:val="20"/>
          <w:szCs w:val="20"/>
        </w:rPr>
      </w:pPr>
      <w:r w:rsidRPr="00DA7E2B">
        <w:rPr>
          <w:rFonts w:ascii="Arial" w:hAnsi="Arial" w:cs="Arial"/>
          <w:i/>
          <w:iCs/>
          <w:noProof/>
          <w:sz w:val="20"/>
          <w:szCs w:val="20"/>
        </w:rPr>
        <w:t xml:space="preserve">For determining SL DRX configuration by TX UE, SL DRX capable RX UE is not mandatory to provide the SL DRX assistance information to TX UE. </w:t>
      </w:r>
      <w:r w:rsidRPr="00CE3103">
        <w:rPr>
          <w:rFonts w:ascii="Arial" w:hAnsi="Arial" w:cs="Arial"/>
          <w:i/>
          <w:iCs/>
          <w:noProof/>
          <w:sz w:val="20"/>
          <w:szCs w:val="20"/>
          <w:highlight w:val="yellow"/>
        </w:rPr>
        <w:t>FFS on the interpretation if assistance information is not provided</w:t>
      </w:r>
      <w:r w:rsidRPr="00DA7E2B">
        <w:rPr>
          <w:rFonts w:ascii="Arial" w:hAnsi="Arial" w:cs="Arial"/>
          <w:i/>
          <w:iCs/>
          <w:noProof/>
          <w:sz w:val="20"/>
          <w:szCs w:val="20"/>
        </w:rPr>
        <w:t>.</w:t>
      </w:r>
      <w:r w:rsidR="00311A16" w:rsidRPr="00AE6991">
        <w:rPr>
          <w:rFonts w:ascii="Arial" w:hAnsi="Arial" w:cs="Arial"/>
          <w:i/>
          <w:iCs/>
          <w:noProof/>
          <w:sz w:val="20"/>
          <w:szCs w:val="20"/>
        </w:rPr>
        <w:t>.</w:t>
      </w:r>
    </w:p>
    <w:p w14:paraId="206CDD1D" w14:textId="3B688CAD" w:rsidR="00311A16" w:rsidRDefault="00E012B5" w:rsidP="00311A16">
      <w:pPr>
        <w:pStyle w:val="ListParagraph"/>
        <w:numPr>
          <w:ilvl w:val="0"/>
          <w:numId w:val="45"/>
        </w:numPr>
        <w:pBdr>
          <w:top w:val="single" w:sz="4" w:space="1" w:color="auto"/>
          <w:left w:val="single" w:sz="4" w:space="4" w:color="auto"/>
          <w:bottom w:val="single" w:sz="4" w:space="1" w:color="auto"/>
          <w:right w:val="single" w:sz="4" w:space="4" w:color="auto"/>
        </w:pBdr>
        <w:tabs>
          <w:tab w:val="left" w:pos="1622"/>
        </w:tabs>
        <w:rPr>
          <w:rFonts w:ascii="Arial" w:hAnsi="Arial" w:cs="Arial"/>
          <w:i/>
          <w:iCs/>
          <w:noProof/>
          <w:sz w:val="20"/>
          <w:szCs w:val="20"/>
        </w:rPr>
      </w:pPr>
      <w:r w:rsidRPr="00E012B5">
        <w:rPr>
          <w:rFonts w:ascii="Arial" w:hAnsi="Arial" w:cs="Arial"/>
          <w:i/>
          <w:iCs/>
          <w:noProof/>
          <w:sz w:val="20"/>
          <w:szCs w:val="20"/>
        </w:rPr>
        <w:t xml:space="preserve">For SL unicast, RX UE may include its desired SL DRX configuration in </w:t>
      </w:r>
      <w:bookmarkStart w:id="11" w:name="_Hlk83806651"/>
      <w:r w:rsidRPr="00E012B5">
        <w:rPr>
          <w:rFonts w:ascii="Arial" w:hAnsi="Arial" w:cs="Arial"/>
          <w:i/>
          <w:iCs/>
          <w:noProof/>
          <w:sz w:val="20"/>
          <w:szCs w:val="20"/>
        </w:rPr>
        <w:t xml:space="preserve">the assistance information </w:t>
      </w:r>
      <w:bookmarkEnd w:id="11"/>
      <w:r w:rsidRPr="00E012B5">
        <w:rPr>
          <w:rFonts w:ascii="Arial" w:hAnsi="Arial" w:cs="Arial"/>
          <w:i/>
          <w:iCs/>
          <w:noProof/>
          <w:sz w:val="20"/>
          <w:szCs w:val="20"/>
        </w:rPr>
        <w:t>which is transmitted to TX UE</w:t>
      </w:r>
      <w:r w:rsidR="00311A16" w:rsidRPr="0066278C">
        <w:rPr>
          <w:rFonts w:ascii="Arial" w:hAnsi="Arial" w:cs="Arial"/>
          <w:i/>
          <w:iCs/>
          <w:noProof/>
          <w:sz w:val="20"/>
          <w:szCs w:val="20"/>
        </w:rPr>
        <w:t>.</w:t>
      </w:r>
    </w:p>
    <w:p w14:paraId="71F4E06E" w14:textId="57030292" w:rsidR="00DA60F9" w:rsidRDefault="00DA60F9" w:rsidP="00DA60F9">
      <w:pPr>
        <w:pStyle w:val="ListParagraph"/>
        <w:numPr>
          <w:ilvl w:val="0"/>
          <w:numId w:val="45"/>
        </w:numPr>
        <w:pBdr>
          <w:top w:val="single" w:sz="4" w:space="1" w:color="auto"/>
          <w:left w:val="single" w:sz="4" w:space="4" w:color="auto"/>
          <w:bottom w:val="single" w:sz="4" w:space="1" w:color="auto"/>
          <w:right w:val="single" w:sz="4" w:space="4" w:color="auto"/>
        </w:pBdr>
        <w:tabs>
          <w:tab w:val="left" w:pos="1622"/>
        </w:tabs>
        <w:rPr>
          <w:rFonts w:ascii="Arial" w:hAnsi="Arial" w:cs="Arial"/>
          <w:i/>
          <w:iCs/>
          <w:noProof/>
          <w:sz w:val="20"/>
          <w:szCs w:val="20"/>
        </w:rPr>
      </w:pPr>
      <w:r w:rsidRPr="00DA60F9">
        <w:rPr>
          <w:rFonts w:ascii="Arial" w:hAnsi="Arial" w:cs="Arial"/>
          <w:i/>
          <w:iCs/>
          <w:noProof/>
          <w:sz w:val="20"/>
          <w:szCs w:val="20"/>
        </w:rPr>
        <w:t xml:space="preserve">For unicast, a two-step process (i.e., RX UE accepts or rejects TX UE’s suggestion) is adopted as a baseline, i.e., </w:t>
      </w:r>
      <w:r w:rsidRPr="0030227B">
        <w:rPr>
          <w:rFonts w:ascii="Arial" w:hAnsi="Arial" w:cs="Arial"/>
          <w:i/>
          <w:iCs/>
          <w:noProof/>
          <w:sz w:val="20"/>
          <w:szCs w:val="20"/>
          <w:highlight w:val="yellow"/>
        </w:rPr>
        <w:t>FFS on the following TX/RX UE behaviours when reject happens</w:t>
      </w:r>
      <w:r w:rsidRPr="00DA60F9">
        <w:rPr>
          <w:rFonts w:ascii="Arial" w:hAnsi="Arial" w:cs="Arial"/>
          <w:i/>
          <w:iCs/>
          <w:noProof/>
          <w:sz w:val="20"/>
          <w:szCs w:val="20"/>
        </w:rPr>
        <w:t>.</w:t>
      </w:r>
    </w:p>
    <w:p w14:paraId="3B37E6C4" w14:textId="77777777" w:rsidR="002C2C26" w:rsidRDefault="002C2C26" w:rsidP="002C2C26">
      <w:pPr>
        <w:pBdr>
          <w:top w:val="single" w:sz="4" w:space="1" w:color="auto"/>
          <w:left w:val="single" w:sz="4" w:space="4" w:color="auto"/>
          <w:bottom w:val="single" w:sz="4" w:space="1" w:color="auto"/>
          <w:right w:val="single" w:sz="4" w:space="4" w:color="auto"/>
        </w:pBdr>
        <w:tabs>
          <w:tab w:val="left" w:pos="2340"/>
        </w:tabs>
        <w:ind w:left="2250" w:hanging="631"/>
        <w:rPr>
          <w:rFonts w:cs="Arial"/>
          <w:i/>
          <w:iCs/>
          <w:noProof/>
          <w:szCs w:val="20"/>
        </w:rPr>
      </w:pPr>
      <w:r>
        <w:rPr>
          <w:rFonts w:cs="Arial"/>
          <w:i/>
          <w:iCs/>
          <w:noProof/>
          <w:szCs w:val="20"/>
        </w:rPr>
        <w:t xml:space="preserve">          - </w:t>
      </w:r>
      <w:r w:rsidR="00C53A5C" w:rsidRPr="002C2C26">
        <w:rPr>
          <w:rFonts w:cs="Arial"/>
          <w:i/>
          <w:iCs/>
          <w:noProof/>
          <w:szCs w:val="20"/>
        </w:rPr>
        <w:t xml:space="preserve">Step 1: TX UE sends RRCReconfigurationSidelink containing a SL DRX configuration </w:t>
      </w:r>
      <w:r w:rsidR="00CC77A0" w:rsidRPr="002C2C26">
        <w:rPr>
          <w:rFonts w:cs="Arial"/>
          <w:i/>
          <w:iCs/>
          <w:noProof/>
          <w:szCs w:val="20"/>
        </w:rPr>
        <w:t xml:space="preserve"> </w:t>
      </w:r>
      <w:r w:rsidR="00C53A5C" w:rsidRPr="002C2C26">
        <w:rPr>
          <w:rFonts w:cs="Arial"/>
          <w:i/>
          <w:iCs/>
          <w:noProof/>
          <w:szCs w:val="20"/>
        </w:rPr>
        <w:t>to be applied by RX UE to RX UE</w:t>
      </w:r>
    </w:p>
    <w:p w14:paraId="29868477" w14:textId="559CCD53" w:rsidR="005174E2" w:rsidRPr="008A4A94" w:rsidRDefault="002C2C26" w:rsidP="008A4A94">
      <w:pPr>
        <w:pBdr>
          <w:top w:val="single" w:sz="4" w:space="1" w:color="auto"/>
          <w:left w:val="single" w:sz="4" w:space="4" w:color="auto"/>
          <w:bottom w:val="single" w:sz="4" w:space="1" w:color="auto"/>
          <w:right w:val="single" w:sz="4" w:space="4" w:color="auto"/>
        </w:pBdr>
        <w:tabs>
          <w:tab w:val="left" w:pos="2340"/>
        </w:tabs>
        <w:ind w:left="2250" w:hanging="631"/>
        <w:rPr>
          <w:rFonts w:cs="Arial"/>
          <w:i/>
          <w:iCs/>
          <w:noProof/>
          <w:szCs w:val="20"/>
        </w:rPr>
      </w:pPr>
      <w:r>
        <w:rPr>
          <w:rFonts w:cs="Arial"/>
          <w:i/>
          <w:iCs/>
          <w:noProof/>
          <w:szCs w:val="20"/>
        </w:rPr>
        <w:t xml:space="preserve">          - </w:t>
      </w:r>
      <w:r w:rsidR="00C53A5C" w:rsidRPr="002C2C26">
        <w:rPr>
          <w:rFonts w:cs="Arial"/>
          <w:i/>
          <w:iCs/>
          <w:noProof/>
          <w:szCs w:val="20"/>
        </w:rPr>
        <w:t>Step 2: RX UE replies with a PC5-RRC signalling indicating acceptance or rejection for the SL DRX configuration. FFS on whether the new rejection cause for SL DRX needs to be defined. FFS on whether RRCReconfigurationFailureSidelink or RRCReconfigurationCompleteSidelink is used in Step 2.</w:t>
      </w:r>
    </w:p>
    <w:p w14:paraId="715C1AF7" w14:textId="7997B44F" w:rsidR="002E4D67" w:rsidRDefault="0030227B">
      <w:pPr>
        <w:pStyle w:val="BodyText"/>
      </w:pPr>
      <w:r>
        <w:t xml:space="preserve">Regarding the first FFS, </w:t>
      </w:r>
      <w:r w:rsidR="00C05B43">
        <w:t>in our view</w:t>
      </w:r>
      <w:r w:rsidR="00B26A06">
        <w:t>s</w:t>
      </w:r>
      <w:r w:rsidR="00C05B43">
        <w:t xml:space="preserve">, </w:t>
      </w:r>
      <w:r w:rsidR="00AD3570">
        <w:t xml:space="preserve">not </w:t>
      </w:r>
      <w:proofErr w:type="gramStart"/>
      <w:r w:rsidR="00AD3570">
        <w:t xml:space="preserve">providing </w:t>
      </w:r>
      <w:r w:rsidR="00C05B43" w:rsidRPr="00C05B43">
        <w:t>assistance</w:t>
      </w:r>
      <w:proofErr w:type="gramEnd"/>
      <w:r w:rsidR="00C05B43" w:rsidRPr="00C05B43">
        <w:t xml:space="preserve"> informatio</w:t>
      </w:r>
      <w:r w:rsidR="00E37F34">
        <w:t xml:space="preserve">n means that </w:t>
      </w:r>
      <w:r w:rsidR="004E75A2">
        <w:t xml:space="preserve">the </w:t>
      </w:r>
      <w:r w:rsidR="008C23F3">
        <w:t>Rx UE</w:t>
      </w:r>
      <w:r w:rsidR="00D23339">
        <w:t>’s</w:t>
      </w:r>
      <w:r w:rsidR="008C23F3">
        <w:t xml:space="preserve"> </w:t>
      </w:r>
      <w:r w:rsidR="00D23339" w:rsidRPr="00D23339">
        <w:t xml:space="preserve">DRX configuration is fully up to </w:t>
      </w:r>
      <w:r w:rsidR="007969B0">
        <w:t xml:space="preserve">the </w:t>
      </w:r>
      <w:r w:rsidR="00D23339" w:rsidRPr="00D23339">
        <w:t>TX UE’s decision</w:t>
      </w:r>
      <w:r w:rsidR="00D23339">
        <w:t>,</w:t>
      </w:r>
      <w:r w:rsidR="00CF644D">
        <w:t xml:space="preserve"> </w:t>
      </w:r>
      <w:r w:rsidR="0087694E">
        <w:t xml:space="preserve">i.e., </w:t>
      </w:r>
      <w:r w:rsidR="007969B0">
        <w:t xml:space="preserve">the </w:t>
      </w:r>
      <w:r w:rsidR="0087694E" w:rsidRPr="0087694E">
        <w:t xml:space="preserve">TX UE considers that </w:t>
      </w:r>
      <w:r w:rsidR="00814621">
        <w:t xml:space="preserve">the </w:t>
      </w:r>
      <w:r w:rsidR="0087694E" w:rsidRPr="0087694E">
        <w:t xml:space="preserve">RX UE </w:t>
      </w:r>
      <w:r w:rsidR="008C00F8" w:rsidRPr="00BF3F07">
        <w:t>is ok with any DRX configuration</w:t>
      </w:r>
      <w:r w:rsidR="008C00F8">
        <w:t xml:space="preserve">, i.e., </w:t>
      </w:r>
      <w:r w:rsidR="00D95077">
        <w:t>completely relies on</w:t>
      </w:r>
      <w:r w:rsidR="007969B0">
        <w:t xml:space="preserve"> </w:t>
      </w:r>
      <w:r w:rsidR="00531D88">
        <w:t xml:space="preserve">the Tx UE to determine </w:t>
      </w:r>
      <w:r w:rsidR="007969B0">
        <w:t>its</w:t>
      </w:r>
      <w:r w:rsidR="0087694E" w:rsidRPr="0087694E">
        <w:t xml:space="preserve"> </w:t>
      </w:r>
      <w:r w:rsidR="00814621" w:rsidRPr="00D23339">
        <w:t>DRX configuration</w:t>
      </w:r>
      <w:r w:rsidR="00531D88">
        <w:t>.</w:t>
      </w:r>
      <w:r w:rsidR="009A121A">
        <w:t xml:space="preserve"> </w:t>
      </w:r>
      <w:r w:rsidR="002A4812">
        <w:t xml:space="preserve">Meanwhile, the Rx UE still has the right to reject the configuration if it is not </w:t>
      </w:r>
      <w:r w:rsidR="00AF61BE">
        <w:t xml:space="preserve">satisfied with the configuration determined by the Tx UE. </w:t>
      </w:r>
    </w:p>
    <w:p w14:paraId="068A2D74" w14:textId="6E517F9E" w:rsidR="00A25F3A" w:rsidRDefault="005E326B" w:rsidP="00A25F3A">
      <w:pPr>
        <w:pStyle w:val="Proposal"/>
        <w:tabs>
          <w:tab w:val="left" w:pos="1304"/>
        </w:tabs>
      </w:pPr>
      <w:bookmarkStart w:id="12" w:name="_Toc85716432"/>
      <w:r w:rsidRPr="005E326B">
        <w:t xml:space="preserve">The TX UE considers that the RX UE </w:t>
      </w:r>
      <w:r w:rsidR="008C00F8" w:rsidRPr="008C00F8">
        <w:t>is ok with any DRX configuration</w:t>
      </w:r>
      <w:r w:rsidR="00A72476">
        <w:t xml:space="preserve"> </w:t>
      </w:r>
      <w:r>
        <w:t>if n</w:t>
      </w:r>
      <w:r w:rsidR="00A25F3A">
        <w:t xml:space="preserve">ot </w:t>
      </w:r>
      <w:r>
        <w:t>receiving</w:t>
      </w:r>
      <w:r w:rsidR="00A25F3A">
        <w:t xml:space="preserve"> the assistance </w:t>
      </w:r>
      <w:r w:rsidR="00AC748B">
        <w:t>information</w:t>
      </w:r>
      <w:r w:rsidR="001C6E4A">
        <w:t xml:space="preserve"> </w:t>
      </w:r>
      <w:r>
        <w:t>from</w:t>
      </w:r>
      <w:r w:rsidR="001C6E4A">
        <w:t xml:space="preserve"> the Rx UE</w:t>
      </w:r>
      <w:r w:rsidR="00A72476">
        <w:t>, i.e., completely relies on the Tx UE to determine its</w:t>
      </w:r>
      <w:r w:rsidR="00A72476" w:rsidRPr="0087694E">
        <w:t xml:space="preserve"> </w:t>
      </w:r>
      <w:r w:rsidR="00A72476" w:rsidRPr="00D23339">
        <w:t>DRX configuration</w:t>
      </w:r>
      <w:r w:rsidR="00A25F3A">
        <w:t>.</w:t>
      </w:r>
      <w:bookmarkEnd w:id="12"/>
      <w:r w:rsidR="001C6E4A">
        <w:t xml:space="preserve"> </w:t>
      </w:r>
    </w:p>
    <w:p w14:paraId="63BFF907" w14:textId="77777777" w:rsidR="00253334" w:rsidRDefault="00C24BDD">
      <w:pPr>
        <w:pStyle w:val="BodyText"/>
      </w:pPr>
      <w:r>
        <w:t>Besides, in [</w:t>
      </w:r>
      <w:r w:rsidR="006C6262">
        <w:t>1</w:t>
      </w:r>
      <w:r>
        <w:t xml:space="preserve">] </w:t>
      </w:r>
      <w:r w:rsidR="006A3019">
        <w:t>it was discussed whether a</w:t>
      </w:r>
      <w:r w:rsidR="006A3019" w:rsidRPr="006A3019">
        <w:t xml:space="preserve"> </w:t>
      </w:r>
      <w:bookmarkStart w:id="13" w:name="_Hlk83913359"/>
      <w:r w:rsidR="006A3019" w:rsidRPr="006A3019">
        <w:t>SL DRX assistance information</w:t>
      </w:r>
      <w:bookmarkEnd w:id="13"/>
      <w:r w:rsidR="006A3019" w:rsidRPr="006A3019">
        <w:t xml:space="preserve"> request message</w:t>
      </w:r>
      <w:r w:rsidR="006A3019">
        <w:t xml:space="preserve"> is needed while </w:t>
      </w:r>
      <w:r w:rsidR="00F31E23">
        <w:t>no</w:t>
      </w:r>
      <w:r w:rsidR="00F31E23" w:rsidRPr="00F31E23">
        <w:t xml:space="preserve"> conclusion was reached</w:t>
      </w:r>
      <w:r w:rsidR="00F31E23">
        <w:t>. In our views</w:t>
      </w:r>
      <w:r w:rsidR="002D75F8">
        <w:t xml:space="preserve">, </w:t>
      </w:r>
      <w:r w:rsidR="002D75F8" w:rsidRPr="002D75F8">
        <w:t xml:space="preserve">RX UE could initiate the assistance </w:t>
      </w:r>
      <w:r w:rsidR="002D75F8">
        <w:t xml:space="preserve">information if it is SL DRX </w:t>
      </w:r>
      <w:r w:rsidR="00CA2D61">
        <w:t xml:space="preserve">capable and has received the SL capability </w:t>
      </w:r>
      <w:r w:rsidR="00866A7B">
        <w:t xml:space="preserve">info </w:t>
      </w:r>
      <w:r w:rsidR="00CA2D61">
        <w:t xml:space="preserve">from the Tx UE </w:t>
      </w:r>
      <w:r w:rsidR="00866A7B">
        <w:t xml:space="preserve">which indicates that the Tx UE is also SL DRX capable, </w:t>
      </w:r>
      <w:r w:rsidR="00253334">
        <w:t xml:space="preserve">thus such explicit request message is not needed. </w:t>
      </w:r>
    </w:p>
    <w:p w14:paraId="063DE7E8" w14:textId="3E7F9E53" w:rsidR="00C24BDD" w:rsidRDefault="00253334" w:rsidP="00253334">
      <w:pPr>
        <w:pStyle w:val="Proposal"/>
        <w:tabs>
          <w:tab w:val="left" w:pos="1304"/>
        </w:tabs>
      </w:pPr>
      <w:bookmarkStart w:id="14" w:name="_Toc85716433"/>
      <w:r>
        <w:t xml:space="preserve">No need to introduce explicit </w:t>
      </w:r>
      <w:r w:rsidRPr="00253334">
        <w:t xml:space="preserve">SL DRX assistance information </w:t>
      </w:r>
      <w:r>
        <w:t>request message.</w:t>
      </w:r>
      <w:bookmarkEnd w:id="14"/>
      <w:r>
        <w:t xml:space="preserve">  </w:t>
      </w:r>
    </w:p>
    <w:p w14:paraId="7DE5A570" w14:textId="04062706" w:rsidR="00632D17" w:rsidRDefault="00D330AC">
      <w:pPr>
        <w:pStyle w:val="BodyText"/>
      </w:pPr>
      <w:r>
        <w:t>Re</w:t>
      </w:r>
      <w:r w:rsidR="0030227B">
        <w:t>ga</w:t>
      </w:r>
      <w:r>
        <w:t xml:space="preserve">rding </w:t>
      </w:r>
      <w:r w:rsidR="001D471E">
        <w:t xml:space="preserve">the content of the </w:t>
      </w:r>
      <w:r>
        <w:t xml:space="preserve">assistance information provided by RX UE, </w:t>
      </w:r>
      <w:r w:rsidR="00703E4B">
        <w:t xml:space="preserve">it was already agreed that </w:t>
      </w:r>
      <w:r w:rsidR="00703E4B" w:rsidRPr="00703E4B">
        <w:t>RX UE may include its desired SL DRX configuration</w:t>
      </w:r>
      <w:r w:rsidR="00703E4B">
        <w:t xml:space="preserve">. </w:t>
      </w:r>
      <w:r w:rsidR="00152EBC">
        <w:t>One related question is h</w:t>
      </w:r>
      <w:r w:rsidR="00152EBC" w:rsidRPr="00152EBC">
        <w:t>ow the Rx UE determine</w:t>
      </w:r>
      <w:r w:rsidR="00152EBC">
        <w:t>s</w:t>
      </w:r>
      <w:r w:rsidR="00152EBC" w:rsidRPr="00152EBC">
        <w:t xml:space="preserve"> its desired SL DRX </w:t>
      </w:r>
      <w:r w:rsidR="006E6C1C">
        <w:t xml:space="preserve">configuration. In our views, </w:t>
      </w:r>
      <w:r w:rsidR="00FF484A" w:rsidRPr="00FF484A">
        <w:t xml:space="preserve">it is hard to specify </w:t>
      </w:r>
      <w:r w:rsidR="008B11A8">
        <w:t>what</w:t>
      </w:r>
      <w:r w:rsidR="00FF484A" w:rsidRPr="00FF484A">
        <w:t xml:space="preserve"> factors </w:t>
      </w:r>
      <w:r w:rsidR="00377C9F">
        <w:t>should be considered and</w:t>
      </w:r>
      <w:r w:rsidR="00453DE6">
        <w:t xml:space="preserve"> in</w:t>
      </w:r>
      <w:r w:rsidR="00FF484A" w:rsidRPr="00FF484A">
        <w:t xml:space="preserve"> </w:t>
      </w:r>
      <w:r w:rsidR="00453DE6">
        <w:t xml:space="preserve">what a way the factors should be considered </w:t>
      </w:r>
      <w:r w:rsidR="008A7663">
        <w:t xml:space="preserve">to determine </w:t>
      </w:r>
      <w:r w:rsidR="00FF484A" w:rsidRPr="00FF484A">
        <w:t>the</w:t>
      </w:r>
      <w:r w:rsidR="008A7663">
        <w:t xml:space="preserve"> </w:t>
      </w:r>
      <w:r w:rsidR="00FF484A" w:rsidRPr="00FF484A">
        <w:t>desired SL DRX configuration</w:t>
      </w:r>
      <w:r w:rsidR="000743F5">
        <w:t xml:space="preserve">, </w:t>
      </w:r>
      <w:r w:rsidR="00F8529B" w:rsidRPr="00F8529B">
        <w:t xml:space="preserve">it is </w:t>
      </w:r>
      <w:r w:rsidR="00F8529B">
        <w:t xml:space="preserve">more </w:t>
      </w:r>
      <w:r w:rsidR="00F8529B" w:rsidRPr="00F8529B">
        <w:t xml:space="preserve">feasible to leave it </w:t>
      </w:r>
      <w:r w:rsidR="00F8529B">
        <w:t xml:space="preserve">up </w:t>
      </w:r>
      <w:r w:rsidR="00F8529B" w:rsidRPr="00F8529B">
        <w:t xml:space="preserve">to </w:t>
      </w:r>
      <w:r w:rsidR="00C210B7">
        <w:t xml:space="preserve">Rx </w:t>
      </w:r>
      <w:r w:rsidR="00F8529B" w:rsidRPr="00F8529B">
        <w:t>UE implementation</w:t>
      </w:r>
      <w:r w:rsidR="0049331F">
        <w:t>.</w:t>
      </w:r>
      <w:r w:rsidR="00152EBC">
        <w:t xml:space="preserve"> </w:t>
      </w:r>
      <w:r w:rsidR="00F40BE7">
        <w:t xml:space="preserve">Besides, </w:t>
      </w:r>
      <w:r w:rsidR="00F40BE7" w:rsidRPr="00F40BE7">
        <w:t xml:space="preserve">RAN2 </w:t>
      </w:r>
      <w:r w:rsidR="00F40BE7">
        <w:t>does not</w:t>
      </w:r>
      <w:r w:rsidR="00F40BE7" w:rsidRPr="00F40BE7">
        <w:t xml:space="preserve"> need to over</w:t>
      </w:r>
      <w:r w:rsidR="00C75594">
        <w:t>-</w:t>
      </w:r>
      <w:r w:rsidR="00F40BE7" w:rsidRPr="00F40BE7">
        <w:t xml:space="preserve">specify </w:t>
      </w:r>
      <w:r w:rsidR="005611B2">
        <w:t xml:space="preserve">what should/should not </w:t>
      </w:r>
      <w:r w:rsidR="00C210B7">
        <w:t xml:space="preserve">be included the </w:t>
      </w:r>
      <w:r w:rsidR="005611B2" w:rsidRPr="00703E4B">
        <w:t>desired SL DRX configuration</w:t>
      </w:r>
      <w:r w:rsidR="00C210B7">
        <w:t>, which can also be</w:t>
      </w:r>
      <w:r w:rsidR="00F40BE7" w:rsidRPr="00F40BE7">
        <w:t xml:space="preserve"> </w:t>
      </w:r>
      <w:r w:rsidR="00C210B7">
        <w:t xml:space="preserve">up </w:t>
      </w:r>
      <w:r w:rsidR="00C210B7" w:rsidRPr="00F8529B">
        <w:t xml:space="preserve">to </w:t>
      </w:r>
      <w:r w:rsidR="00C210B7">
        <w:t xml:space="preserve">Rx </w:t>
      </w:r>
      <w:r w:rsidR="00C210B7" w:rsidRPr="00F8529B">
        <w:t>UE implementation</w:t>
      </w:r>
      <w:r w:rsidR="00C210B7">
        <w:t>.</w:t>
      </w:r>
      <w:r w:rsidR="00F40BE7">
        <w:t xml:space="preserve"> </w:t>
      </w:r>
    </w:p>
    <w:p w14:paraId="49584CF2" w14:textId="2230E74A" w:rsidR="00B00DEA" w:rsidRDefault="00B00DEA" w:rsidP="00B00DEA">
      <w:pPr>
        <w:pStyle w:val="Proposal"/>
        <w:tabs>
          <w:tab w:val="left" w:pos="1304"/>
        </w:tabs>
      </w:pPr>
      <w:bookmarkStart w:id="15" w:name="_Toc85716434"/>
      <w:r>
        <w:t xml:space="preserve">Up </w:t>
      </w:r>
      <w:r w:rsidR="003940A9">
        <w:t xml:space="preserve">to Rx UE </w:t>
      </w:r>
      <w:r w:rsidR="003940A9" w:rsidRPr="00F8529B">
        <w:t>implementation</w:t>
      </w:r>
      <w:r w:rsidR="003940A9">
        <w:t xml:space="preserve"> to</w:t>
      </w:r>
      <w:r w:rsidR="00280FD6">
        <w:t xml:space="preserve"> determine </w:t>
      </w:r>
      <w:r w:rsidR="00345413">
        <w:t xml:space="preserve">what parameters </w:t>
      </w:r>
      <w:r w:rsidR="00BF528D">
        <w:t xml:space="preserve">and their values </w:t>
      </w:r>
      <w:r w:rsidR="00345413">
        <w:t xml:space="preserve">to be included </w:t>
      </w:r>
      <w:r w:rsidR="00BB03DE">
        <w:t xml:space="preserve">in </w:t>
      </w:r>
      <w:r w:rsidR="00280FD6" w:rsidRPr="00FF484A">
        <w:t>the</w:t>
      </w:r>
      <w:r w:rsidR="00280FD6">
        <w:t xml:space="preserve"> </w:t>
      </w:r>
      <w:r w:rsidR="00280FD6" w:rsidRPr="00FF484A">
        <w:t>desired SL DRX configuration</w:t>
      </w:r>
      <w:r w:rsidR="00BF528D">
        <w:t>.</w:t>
      </w:r>
      <w:bookmarkEnd w:id="15"/>
      <w:r w:rsidR="003017C8">
        <w:t xml:space="preserve"> </w:t>
      </w:r>
    </w:p>
    <w:p w14:paraId="30639D11" w14:textId="4FBA7C5D" w:rsidR="004343AA" w:rsidRDefault="00C210B7">
      <w:pPr>
        <w:pStyle w:val="BodyText"/>
      </w:pPr>
      <w:r>
        <w:t>B</w:t>
      </w:r>
      <w:r w:rsidR="001D471E">
        <w:t xml:space="preserve">esides the </w:t>
      </w:r>
      <w:r w:rsidR="001D471E" w:rsidRPr="001D471E">
        <w:t>desired SL DRX configuration</w:t>
      </w:r>
      <w:r w:rsidR="001D471E">
        <w:t>,</w:t>
      </w:r>
      <w:r w:rsidR="00143325">
        <w:t xml:space="preserve"> </w:t>
      </w:r>
      <w:r w:rsidR="001D471E">
        <w:t>the</w:t>
      </w:r>
      <w:r w:rsidR="004343AA">
        <w:t xml:space="preserve"> RX UE may </w:t>
      </w:r>
      <w:r w:rsidR="001D471E">
        <w:t xml:space="preserve">also </w:t>
      </w:r>
      <w:r w:rsidR="004343AA">
        <w:t xml:space="preserve">include one </w:t>
      </w:r>
      <w:r w:rsidR="001D471E">
        <w:t xml:space="preserve">or more </w:t>
      </w:r>
      <w:r w:rsidR="004343AA">
        <w:t>of the following</w:t>
      </w:r>
      <w:r w:rsidR="001D471E">
        <w:t xml:space="preserve">s: </w:t>
      </w:r>
    </w:p>
    <w:p w14:paraId="54D74847" w14:textId="7150FB29" w:rsidR="004343AA" w:rsidRDefault="004343AA" w:rsidP="004343AA">
      <w:pPr>
        <w:pStyle w:val="BodyText"/>
        <w:numPr>
          <w:ilvl w:val="0"/>
          <w:numId w:val="44"/>
        </w:numPr>
      </w:pPr>
      <w:r>
        <w:t xml:space="preserve">RX UE’s </w:t>
      </w:r>
      <w:proofErr w:type="spellStart"/>
      <w:r>
        <w:t>Uu</w:t>
      </w:r>
      <w:proofErr w:type="spellEnd"/>
      <w:r>
        <w:t xml:space="preserve"> DRX configuration if RX UE is in RRC_CONNECTED</w:t>
      </w:r>
    </w:p>
    <w:p w14:paraId="0E9E0224" w14:textId="68B6EFC2" w:rsidR="004343AA" w:rsidRDefault="004343AA" w:rsidP="004343AA">
      <w:pPr>
        <w:pStyle w:val="BodyText"/>
        <w:numPr>
          <w:ilvl w:val="0"/>
          <w:numId w:val="44"/>
        </w:numPr>
      </w:pPr>
      <w:r>
        <w:t>RX UE’s QoS parameters (e.g., PQI)</w:t>
      </w:r>
    </w:p>
    <w:p w14:paraId="4B29FB4E" w14:textId="4D5089E5" w:rsidR="00367F85" w:rsidRDefault="0016368D" w:rsidP="0016368D">
      <w:pPr>
        <w:pStyle w:val="Proposal"/>
        <w:tabs>
          <w:tab w:val="left" w:pos="1304"/>
        </w:tabs>
      </w:pPr>
      <w:bookmarkStart w:id="16" w:name="_Toc85716435"/>
      <w:r>
        <w:t xml:space="preserve">For unicast, </w:t>
      </w:r>
      <w:r w:rsidR="0038538D">
        <w:t xml:space="preserve">in </w:t>
      </w:r>
      <w:r w:rsidR="00395371">
        <w:t>addition to</w:t>
      </w:r>
      <w:r w:rsidR="0038538D">
        <w:t xml:space="preserve"> </w:t>
      </w:r>
      <w:r w:rsidR="001D471E">
        <w:t xml:space="preserve">the </w:t>
      </w:r>
      <w:r w:rsidR="001D471E" w:rsidRPr="001D471E">
        <w:t>desired SL DRX configuration</w:t>
      </w:r>
      <w:r w:rsidR="001D471E">
        <w:t xml:space="preserve">, </w:t>
      </w:r>
      <w:r w:rsidR="00551B0C">
        <w:t xml:space="preserve">RAN2 </w:t>
      </w:r>
      <w:r w:rsidR="00583873">
        <w:t xml:space="preserve">to agree </w:t>
      </w:r>
      <w:r w:rsidR="0087152F">
        <w:t>the following additional</w:t>
      </w:r>
      <w:r w:rsidR="00153CDB">
        <w:t xml:space="preserve"> information to be included</w:t>
      </w:r>
      <w:r w:rsidR="001D471E">
        <w:t xml:space="preserve"> </w:t>
      </w:r>
      <w:r w:rsidR="00BD6276">
        <w:t xml:space="preserve">in </w:t>
      </w:r>
      <w:r w:rsidR="00551B0C">
        <w:t>the assistance information</w:t>
      </w:r>
      <w:bookmarkEnd w:id="16"/>
      <w:r w:rsidR="00367F85">
        <w:t xml:space="preserve"> </w:t>
      </w:r>
    </w:p>
    <w:p w14:paraId="378CEB03" w14:textId="77777777" w:rsidR="00EE240C" w:rsidRDefault="00EE240C" w:rsidP="006A6FD1">
      <w:pPr>
        <w:pStyle w:val="Proposal"/>
        <w:numPr>
          <w:ilvl w:val="1"/>
          <w:numId w:val="2"/>
        </w:numPr>
      </w:pPr>
      <w:bookmarkStart w:id="17" w:name="_Toc85716436"/>
      <w:r>
        <w:t xml:space="preserve">RX UE’s </w:t>
      </w:r>
      <w:proofErr w:type="spellStart"/>
      <w:r>
        <w:t>Uu</w:t>
      </w:r>
      <w:proofErr w:type="spellEnd"/>
      <w:r>
        <w:t xml:space="preserve"> DRX configuration if RX UE is in RRC_CONNECTED</w:t>
      </w:r>
      <w:bookmarkEnd w:id="17"/>
    </w:p>
    <w:p w14:paraId="3420B658" w14:textId="4D15F679" w:rsidR="00EE240C" w:rsidRDefault="00EE240C" w:rsidP="006A6FD1">
      <w:pPr>
        <w:pStyle w:val="Proposal"/>
        <w:numPr>
          <w:ilvl w:val="1"/>
          <w:numId w:val="2"/>
        </w:numPr>
      </w:pPr>
      <w:bookmarkStart w:id="18" w:name="_Toc85716437"/>
      <w:r>
        <w:t>RX UE’s QoS parameters (e.g., PQI)</w:t>
      </w:r>
      <w:bookmarkEnd w:id="18"/>
    </w:p>
    <w:p w14:paraId="4F8EBAF2" w14:textId="5ECDCE93" w:rsidR="00834BAF" w:rsidRPr="00B34272" w:rsidRDefault="00BD6276">
      <w:pPr>
        <w:pStyle w:val="BodyText"/>
        <w:rPr>
          <w:rFonts w:cs="Arial"/>
          <w:noProof/>
          <w:szCs w:val="20"/>
        </w:rPr>
      </w:pPr>
      <w:r>
        <w:t>Regarding the second FFS</w:t>
      </w:r>
      <w:r w:rsidR="005E4D6E">
        <w:t xml:space="preserve">, </w:t>
      </w:r>
      <w:r w:rsidR="00294CDC">
        <w:t xml:space="preserve">we think </w:t>
      </w:r>
      <w:r w:rsidR="00331487">
        <w:t>the procedure shall be based on RRC reconfiguration procedure as defined in Rel-16</w:t>
      </w:r>
      <w:r w:rsidR="00B03E16">
        <w:t>, i.e.</w:t>
      </w:r>
      <w:r w:rsidR="00421626">
        <w:t>,</w:t>
      </w:r>
      <w:r w:rsidR="00B03E16">
        <w:t xml:space="preserve"> </w:t>
      </w:r>
      <w:r w:rsidR="002A398A">
        <w:t xml:space="preserve">the Rx UE should send </w:t>
      </w:r>
      <w:r w:rsidR="0032140B" w:rsidRPr="002C2C26">
        <w:rPr>
          <w:rFonts w:cs="Arial"/>
          <w:i/>
          <w:iCs/>
          <w:noProof/>
          <w:szCs w:val="20"/>
        </w:rPr>
        <w:t>RRCReconfigurationFailureSidelink</w:t>
      </w:r>
      <w:r w:rsidR="0032140B">
        <w:rPr>
          <w:rFonts w:cs="Arial"/>
          <w:i/>
          <w:iCs/>
          <w:noProof/>
          <w:szCs w:val="20"/>
        </w:rPr>
        <w:t xml:space="preserve"> </w:t>
      </w:r>
      <w:r w:rsidR="002A398A">
        <w:rPr>
          <w:rFonts w:cs="Arial"/>
          <w:noProof/>
          <w:szCs w:val="20"/>
        </w:rPr>
        <w:t xml:space="preserve">if it rejects </w:t>
      </w:r>
      <w:r w:rsidR="00BF6B37" w:rsidRPr="00BF6B37">
        <w:rPr>
          <w:rFonts w:cs="Arial"/>
          <w:noProof/>
          <w:szCs w:val="20"/>
        </w:rPr>
        <w:t>the SL DRX configuration</w:t>
      </w:r>
      <w:r w:rsidR="00BF6B37">
        <w:rPr>
          <w:rFonts w:cs="Arial"/>
          <w:noProof/>
          <w:szCs w:val="20"/>
        </w:rPr>
        <w:t xml:space="preserve"> included</w:t>
      </w:r>
      <w:r w:rsidR="0032140B">
        <w:rPr>
          <w:rFonts w:cs="Arial"/>
          <w:noProof/>
          <w:szCs w:val="20"/>
        </w:rPr>
        <w:t xml:space="preserve"> </w:t>
      </w:r>
      <w:r w:rsidR="00BF6B37">
        <w:rPr>
          <w:rFonts w:cs="Arial"/>
          <w:noProof/>
          <w:szCs w:val="20"/>
        </w:rPr>
        <w:t xml:space="preserve">in </w:t>
      </w:r>
      <w:r w:rsidR="00113CAD">
        <w:rPr>
          <w:rFonts w:cs="Arial"/>
          <w:noProof/>
          <w:szCs w:val="20"/>
        </w:rPr>
        <w:t xml:space="preserve">the received </w:t>
      </w:r>
      <w:r w:rsidR="00113CAD" w:rsidRPr="002C2C26">
        <w:rPr>
          <w:rFonts w:cs="Arial"/>
          <w:i/>
          <w:iCs/>
          <w:noProof/>
          <w:szCs w:val="20"/>
        </w:rPr>
        <w:t>RRCReconfigurationSidelin</w:t>
      </w:r>
      <w:r w:rsidR="004149BA">
        <w:rPr>
          <w:rFonts w:cs="Arial"/>
          <w:i/>
          <w:iCs/>
          <w:noProof/>
          <w:szCs w:val="20"/>
        </w:rPr>
        <w:t>k</w:t>
      </w:r>
      <w:r w:rsidR="00113CAD">
        <w:rPr>
          <w:rFonts w:cs="Arial"/>
          <w:noProof/>
          <w:szCs w:val="20"/>
        </w:rPr>
        <w:t>.</w:t>
      </w:r>
      <w:r w:rsidR="00480AD8">
        <w:rPr>
          <w:rFonts w:cs="Arial"/>
          <w:noProof/>
          <w:szCs w:val="20"/>
        </w:rPr>
        <w:t xml:space="preserve"> Furthermore, </w:t>
      </w:r>
      <w:r w:rsidR="002561EC">
        <w:rPr>
          <w:rFonts w:cs="Arial"/>
          <w:noProof/>
          <w:szCs w:val="20"/>
        </w:rPr>
        <w:t>introducing</w:t>
      </w:r>
      <w:r w:rsidR="003F1247">
        <w:rPr>
          <w:rFonts w:cs="Arial"/>
          <w:noProof/>
          <w:szCs w:val="20"/>
        </w:rPr>
        <w:t xml:space="preserve"> a new rejection cause </w:t>
      </w:r>
      <w:r w:rsidR="002561EC">
        <w:rPr>
          <w:rFonts w:cs="Arial"/>
          <w:noProof/>
          <w:szCs w:val="20"/>
        </w:rPr>
        <w:t xml:space="preserve">in the </w:t>
      </w:r>
      <w:r w:rsidR="002561EC" w:rsidRPr="002C2C26">
        <w:rPr>
          <w:rFonts w:cs="Arial"/>
          <w:i/>
          <w:iCs/>
          <w:noProof/>
          <w:szCs w:val="20"/>
        </w:rPr>
        <w:t>RRCReconfigurationFailureSidelink</w:t>
      </w:r>
      <w:r w:rsidR="002561EC">
        <w:rPr>
          <w:rFonts w:cs="Arial"/>
          <w:noProof/>
          <w:szCs w:val="20"/>
        </w:rPr>
        <w:t xml:space="preserve"> message</w:t>
      </w:r>
      <w:r w:rsidR="00C815D6">
        <w:rPr>
          <w:rFonts w:cs="Arial"/>
          <w:noProof/>
          <w:szCs w:val="20"/>
        </w:rPr>
        <w:t xml:space="preserve"> </w:t>
      </w:r>
      <w:r w:rsidR="00C815D6">
        <w:rPr>
          <w:rFonts w:eastAsiaTheme="minorEastAsia"/>
        </w:rPr>
        <w:t>would help the TX UE to understand for what reason the rejection was triggered</w:t>
      </w:r>
      <w:r w:rsidR="00B54779">
        <w:rPr>
          <w:rFonts w:cs="Arial"/>
          <w:noProof/>
          <w:szCs w:val="20"/>
        </w:rPr>
        <w:t xml:space="preserve">. </w:t>
      </w:r>
      <w:r w:rsidR="00C16541">
        <w:rPr>
          <w:rFonts w:cs="Arial"/>
          <w:noProof/>
          <w:szCs w:val="20"/>
        </w:rPr>
        <w:t xml:space="preserve">In case </w:t>
      </w:r>
      <w:r w:rsidR="00B34272">
        <w:rPr>
          <w:rFonts w:cs="Arial"/>
          <w:noProof/>
          <w:szCs w:val="20"/>
        </w:rPr>
        <w:t xml:space="preserve">the RX UE has rejected the </w:t>
      </w:r>
      <w:r w:rsidR="003C3366" w:rsidRPr="003C3366">
        <w:rPr>
          <w:rFonts w:cs="Arial"/>
          <w:noProof/>
          <w:szCs w:val="20"/>
        </w:rPr>
        <w:t>SL DRX configuration</w:t>
      </w:r>
      <w:r w:rsidR="005F74BE">
        <w:rPr>
          <w:rFonts w:cs="Arial"/>
          <w:noProof/>
          <w:szCs w:val="20"/>
        </w:rPr>
        <w:t xml:space="preserve">, </w:t>
      </w:r>
      <w:r w:rsidR="009A2901">
        <w:rPr>
          <w:rFonts w:cs="Arial"/>
          <w:noProof/>
          <w:szCs w:val="20"/>
        </w:rPr>
        <w:t xml:space="preserve">the </w:t>
      </w:r>
      <w:r w:rsidR="00B34272">
        <w:rPr>
          <w:rFonts w:cs="Arial"/>
          <w:noProof/>
          <w:szCs w:val="20"/>
        </w:rPr>
        <w:t>RX</w:t>
      </w:r>
      <w:r w:rsidR="009A2901" w:rsidRPr="009A2901">
        <w:rPr>
          <w:rFonts w:cs="Arial"/>
          <w:noProof/>
          <w:szCs w:val="20"/>
        </w:rPr>
        <w:t xml:space="preserve"> UE </w:t>
      </w:r>
      <w:r w:rsidR="00B34272">
        <w:rPr>
          <w:rFonts w:cs="Arial"/>
          <w:noProof/>
          <w:szCs w:val="20"/>
        </w:rPr>
        <w:t xml:space="preserve">shall </w:t>
      </w:r>
      <w:r w:rsidR="00B34272">
        <w:rPr>
          <w:rFonts w:cs="Arial"/>
          <w:noProof/>
          <w:szCs w:val="20"/>
        </w:rPr>
        <w:lastRenderedPageBreak/>
        <w:t xml:space="preserve">reject the full RRC reconfiguration as in Uu. </w:t>
      </w:r>
      <w:r w:rsidR="0039145A">
        <w:rPr>
          <w:rFonts w:cs="Arial"/>
          <w:noProof/>
          <w:szCs w:val="20"/>
        </w:rPr>
        <w:t xml:space="preserve">Meanwhile, </w:t>
      </w:r>
      <w:r w:rsidR="00CB39B0">
        <w:rPr>
          <w:rFonts w:cs="Arial"/>
          <w:noProof/>
          <w:szCs w:val="20"/>
        </w:rPr>
        <w:t>the</w:t>
      </w:r>
      <w:r w:rsidR="00CB39B0" w:rsidRPr="00CB39B0">
        <w:rPr>
          <w:rFonts w:cs="Arial"/>
          <w:noProof/>
          <w:szCs w:val="20"/>
        </w:rPr>
        <w:t xml:space="preserve"> T</w:t>
      </w:r>
      <w:r w:rsidR="00CB39B0">
        <w:rPr>
          <w:rFonts w:cs="Arial"/>
          <w:noProof/>
          <w:szCs w:val="20"/>
        </w:rPr>
        <w:t>x</w:t>
      </w:r>
      <w:r w:rsidR="00CB39B0" w:rsidRPr="00CB39B0">
        <w:rPr>
          <w:rFonts w:cs="Arial"/>
          <w:noProof/>
          <w:szCs w:val="20"/>
        </w:rPr>
        <w:t xml:space="preserve"> UE </w:t>
      </w:r>
      <w:r w:rsidR="00E6644B">
        <w:rPr>
          <w:rFonts w:cs="Arial"/>
          <w:noProof/>
          <w:szCs w:val="20"/>
        </w:rPr>
        <w:t>may</w:t>
      </w:r>
      <w:r w:rsidR="00CB39B0" w:rsidRPr="00CB39B0">
        <w:rPr>
          <w:rFonts w:cs="Arial"/>
          <w:noProof/>
          <w:szCs w:val="20"/>
        </w:rPr>
        <w:t xml:space="preserve"> inform </w:t>
      </w:r>
      <w:r w:rsidR="00CB39B0">
        <w:rPr>
          <w:rFonts w:cs="Arial"/>
          <w:noProof/>
          <w:szCs w:val="20"/>
        </w:rPr>
        <w:t>the</w:t>
      </w:r>
      <w:r w:rsidR="00CB39B0" w:rsidRPr="00CB39B0">
        <w:rPr>
          <w:rFonts w:cs="Arial"/>
          <w:noProof/>
          <w:szCs w:val="20"/>
        </w:rPr>
        <w:t xml:space="preserve"> rejection </w:t>
      </w:r>
      <w:r w:rsidR="00CB39B0">
        <w:rPr>
          <w:rFonts w:cs="Arial"/>
          <w:noProof/>
          <w:szCs w:val="20"/>
        </w:rPr>
        <w:t xml:space="preserve">of SL DRX configuration </w:t>
      </w:r>
      <w:r w:rsidR="00CB39B0" w:rsidRPr="00CB39B0">
        <w:rPr>
          <w:rFonts w:cs="Arial"/>
          <w:noProof/>
          <w:szCs w:val="20"/>
        </w:rPr>
        <w:t xml:space="preserve">to </w:t>
      </w:r>
      <w:r w:rsidR="00CB39B0">
        <w:rPr>
          <w:rFonts w:cs="Arial"/>
          <w:noProof/>
          <w:szCs w:val="20"/>
        </w:rPr>
        <w:t xml:space="preserve">its serving </w:t>
      </w:r>
      <w:r w:rsidR="00CB39B0" w:rsidRPr="00CB39B0">
        <w:rPr>
          <w:rFonts w:cs="Arial"/>
          <w:noProof/>
          <w:szCs w:val="20"/>
        </w:rPr>
        <w:t>gNB</w:t>
      </w:r>
      <w:r w:rsidR="009A2901" w:rsidRPr="009A2901">
        <w:rPr>
          <w:rFonts w:cs="Arial"/>
          <w:noProof/>
          <w:szCs w:val="20"/>
        </w:rPr>
        <w:t xml:space="preserve"> </w:t>
      </w:r>
      <w:r w:rsidR="00CB39B0">
        <w:rPr>
          <w:rFonts w:cs="Arial"/>
          <w:noProof/>
          <w:szCs w:val="20"/>
        </w:rPr>
        <w:t xml:space="preserve">if it is in RRC </w:t>
      </w:r>
      <w:r w:rsidR="002069DB">
        <w:rPr>
          <w:rFonts w:cs="Arial"/>
          <w:noProof/>
          <w:szCs w:val="20"/>
        </w:rPr>
        <w:t>CONNECTED</w:t>
      </w:r>
      <w:r w:rsidR="00CB39B0">
        <w:rPr>
          <w:rFonts w:cs="Arial"/>
          <w:noProof/>
          <w:szCs w:val="20"/>
        </w:rPr>
        <w:t xml:space="preserve">. </w:t>
      </w:r>
    </w:p>
    <w:p w14:paraId="0090F559" w14:textId="73E80D96" w:rsidR="000362C3" w:rsidRDefault="00615584" w:rsidP="001C42EE">
      <w:pPr>
        <w:pStyle w:val="Proposal"/>
        <w:tabs>
          <w:tab w:val="left" w:pos="1304"/>
        </w:tabs>
      </w:pPr>
      <w:hyperlink w:anchor="_Toc67397752" w:history="1">
        <w:bookmarkStart w:id="19" w:name="_Toc85716438"/>
        <w:r w:rsidR="002B66CC" w:rsidRPr="006D67B7">
          <w:rPr>
            <w:rStyle w:val="Hyperlink"/>
            <w:color w:val="auto"/>
            <w:u w:val="none"/>
          </w:rPr>
          <w:t xml:space="preserve">RX UE replies </w:t>
        </w:r>
        <w:proofErr w:type="spellStart"/>
        <w:r w:rsidR="002B66CC" w:rsidRPr="006D67B7">
          <w:rPr>
            <w:rStyle w:val="Hyperlink"/>
            <w:i/>
            <w:iCs/>
            <w:color w:val="auto"/>
            <w:u w:val="none"/>
          </w:rPr>
          <w:t>RRCReconfigurationFailureSidelink</w:t>
        </w:r>
        <w:proofErr w:type="spellEnd"/>
        <w:r w:rsidR="002B66CC" w:rsidRPr="006D67B7">
          <w:rPr>
            <w:rStyle w:val="Hyperlink"/>
            <w:i/>
            <w:iCs/>
            <w:color w:val="auto"/>
            <w:u w:val="none"/>
          </w:rPr>
          <w:t xml:space="preserve"> if </w:t>
        </w:r>
        <w:r w:rsidR="002B66CC" w:rsidRPr="006D67B7">
          <w:rPr>
            <w:rStyle w:val="Hyperlink"/>
            <w:color w:val="auto"/>
            <w:u w:val="none"/>
          </w:rPr>
          <w:t xml:space="preserve">the </w:t>
        </w:r>
        <w:r w:rsidR="003C46A9">
          <w:rPr>
            <w:rStyle w:val="Hyperlink"/>
            <w:color w:val="auto"/>
            <w:u w:val="none"/>
          </w:rPr>
          <w:t xml:space="preserve">SL </w:t>
        </w:r>
        <w:r w:rsidR="002B66CC" w:rsidRPr="006D67B7">
          <w:rPr>
            <w:rStyle w:val="Hyperlink"/>
            <w:color w:val="auto"/>
            <w:u w:val="none"/>
          </w:rPr>
          <w:t>DRX configuration</w:t>
        </w:r>
      </w:hyperlink>
      <w:r w:rsidR="002B66CC" w:rsidRPr="006D67B7">
        <w:t xml:space="preserve"> is rejected</w:t>
      </w:r>
      <w:r w:rsidR="006D2764">
        <w:t>,</w:t>
      </w:r>
      <w:r w:rsidR="00E14012">
        <w:t xml:space="preserve"> </w:t>
      </w:r>
      <w:r w:rsidR="006D2764">
        <w:t>with a</w:t>
      </w:r>
      <w:r w:rsidR="00EE7BA4">
        <w:t xml:space="preserve"> </w:t>
      </w:r>
      <w:r w:rsidR="003C46A9" w:rsidRPr="003C46A9">
        <w:t xml:space="preserve">new rejection cause </w:t>
      </w:r>
      <w:r w:rsidR="00E14012">
        <w:t>included.</w:t>
      </w:r>
      <w:bookmarkEnd w:id="19"/>
      <w:r w:rsidR="00834BAF">
        <w:t xml:space="preserve"> </w:t>
      </w:r>
    </w:p>
    <w:p w14:paraId="285E28FB" w14:textId="1F01B578" w:rsidR="00E14012" w:rsidRPr="002069DB" w:rsidRDefault="00A057E1" w:rsidP="001C42EE">
      <w:pPr>
        <w:pStyle w:val="Proposal"/>
        <w:tabs>
          <w:tab w:val="left" w:pos="1304"/>
        </w:tabs>
      </w:pPr>
      <w:bookmarkStart w:id="20" w:name="_Toc85716439"/>
      <w:r>
        <w:rPr>
          <w:rFonts w:cs="Arial"/>
          <w:noProof/>
          <w:szCs w:val="20"/>
        </w:rPr>
        <w:t xml:space="preserve">In case the RX UE has rejected the </w:t>
      </w:r>
      <w:r w:rsidRPr="003C3366">
        <w:rPr>
          <w:rFonts w:cs="Arial"/>
          <w:noProof/>
          <w:szCs w:val="20"/>
        </w:rPr>
        <w:t>SL DRX configuration</w:t>
      </w:r>
      <w:r>
        <w:rPr>
          <w:rFonts w:cs="Arial"/>
          <w:noProof/>
          <w:szCs w:val="20"/>
        </w:rPr>
        <w:t>, the RX</w:t>
      </w:r>
      <w:r w:rsidRPr="009A2901">
        <w:rPr>
          <w:rFonts w:cs="Arial"/>
          <w:noProof/>
          <w:szCs w:val="20"/>
        </w:rPr>
        <w:t xml:space="preserve"> UE </w:t>
      </w:r>
      <w:r>
        <w:rPr>
          <w:rFonts w:cs="Arial"/>
          <w:noProof/>
          <w:szCs w:val="20"/>
        </w:rPr>
        <w:t>shall reject the full RRC reconfiguration as in Uu</w:t>
      </w:r>
      <w:r w:rsidR="00257D21">
        <w:rPr>
          <w:rFonts w:cs="Arial"/>
          <w:noProof/>
          <w:szCs w:val="20"/>
        </w:rPr>
        <w:t>.</w:t>
      </w:r>
      <w:bookmarkEnd w:id="20"/>
      <w:r w:rsidR="002069DB">
        <w:rPr>
          <w:rFonts w:cs="Arial"/>
          <w:noProof/>
          <w:szCs w:val="20"/>
        </w:rPr>
        <w:t xml:space="preserve"> </w:t>
      </w:r>
    </w:p>
    <w:p w14:paraId="7ED4B2EA" w14:textId="45E02099" w:rsidR="002069DB" w:rsidRPr="00EE7BA4" w:rsidRDefault="002069DB" w:rsidP="001C42EE">
      <w:pPr>
        <w:pStyle w:val="Proposal"/>
        <w:tabs>
          <w:tab w:val="left" w:pos="1304"/>
        </w:tabs>
      </w:pPr>
      <w:bookmarkStart w:id="21" w:name="_Toc85716440"/>
      <w:r>
        <w:rPr>
          <w:rFonts w:cs="Arial"/>
          <w:noProof/>
          <w:szCs w:val="20"/>
        </w:rPr>
        <w:t xml:space="preserve">A RRC CONNECTED Tx UE </w:t>
      </w:r>
      <w:r w:rsidRPr="00CB39B0">
        <w:rPr>
          <w:rFonts w:cs="Arial"/>
          <w:noProof/>
          <w:szCs w:val="20"/>
        </w:rPr>
        <w:t xml:space="preserve">inform </w:t>
      </w:r>
      <w:r w:rsidR="00634445">
        <w:rPr>
          <w:rFonts w:cs="Arial"/>
          <w:noProof/>
          <w:szCs w:val="20"/>
        </w:rPr>
        <w:t xml:space="preserve">its serving </w:t>
      </w:r>
      <w:r w:rsidR="00634445" w:rsidRPr="00CB39B0">
        <w:rPr>
          <w:rFonts w:cs="Arial"/>
          <w:noProof/>
          <w:szCs w:val="20"/>
        </w:rPr>
        <w:t>gNB</w:t>
      </w:r>
      <w:r w:rsidR="00634445">
        <w:rPr>
          <w:rFonts w:cs="Arial"/>
          <w:noProof/>
          <w:szCs w:val="20"/>
        </w:rPr>
        <w:t xml:space="preserve"> of </w:t>
      </w:r>
      <w:r>
        <w:rPr>
          <w:rFonts w:cs="Arial"/>
          <w:noProof/>
          <w:szCs w:val="20"/>
        </w:rPr>
        <w:t>the</w:t>
      </w:r>
      <w:r w:rsidRPr="00CB39B0">
        <w:rPr>
          <w:rFonts w:cs="Arial"/>
          <w:noProof/>
          <w:szCs w:val="20"/>
        </w:rPr>
        <w:t xml:space="preserve"> rejection </w:t>
      </w:r>
      <w:r>
        <w:rPr>
          <w:rFonts w:cs="Arial"/>
          <w:noProof/>
          <w:szCs w:val="20"/>
        </w:rPr>
        <w:t>of SL DRX configuration.</w:t>
      </w:r>
      <w:bookmarkEnd w:id="21"/>
      <w:r w:rsidRPr="009A2901">
        <w:rPr>
          <w:rFonts w:cs="Arial"/>
          <w:noProof/>
          <w:szCs w:val="20"/>
        </w:rPr>
        <w:t xml:space="preserve"> </w:t>
      </w:r>
    </w:p>
    <w:p w14:paraId="5F7A6129" w14:textId="09DABAD9" w:rsidR="00630BE5" w:rsidRPr="001C42EE" w:rsidRDefault="00630BE5" w:rsidP="00630BE5">
      <w:pPr>
        <w:pStyle w:val="Heading2"/>
        <w:suppressAutoHyphens w:val="0"/>
        <w:adjustRightInd w:val="0"/>
        <w:rPr>
          <w:rFonts w:eastAsia="Times New Roman"/>
          <w:szCs w:val="28"/>
        </w:rPr>
      </w:pPr>
      <w:bookmarkStart w:id="22" w:name="_Hlk70586256"/>
      <w:r w:rsidRPr="001C42EE">
        <w:rPr>
          <w:rFonts w:eastAsia="Times New Roman"/>
          <w:sz w:val="28"/>
          <w:szCs w:val="28"/>
        </w:rPr>
        <w:t>2.1.</w:t>
      </w:r>
      <w:r w:rsidR="00FA1DDF">
        <w:rPr>
          <w:rFonts w:eastAsia="Times New Roman"/>
          <w:sz w:val="28"/>
          <w:szCs w:val="28"/>
        </w:rPr>
        <w:t>3</w:t>
      </w:r>
      <w:r w:rsidRPr="001C42EE">
        <w:rPr>
          <w:rFonts w:eastAsia="Times New Roman"/>
          <w:sz w:val="28"/>
          <w:szCs w:val="28"/>
        </w:rPr>
        <w:t xml:space="preserve"> </w:t>
      </w:r>
      <w:r>
        <w:rPr>
          <w:rFonts w:eastAsia="Times New Roman"/>
          <w:sz w:val="28"/>
          <w:szCs w:val="28"/>
        </w:rPr>
        <w:tab/>
      </w:r>
      <w:r w:rsidRPr="001C42EE">
        <w:rPr>
          <w:rFonts w:eastAsia="Times New Roman"/>
          <w:sz w:val="28"/>
          <w:szCs w:val="28"/>
        </w:rPr>
        <w:t xml:space="preserve">DRX timers for </w:t>
      </w:r>
      <w:proofErr w:type="spellStart"/>
      <w:r w:rsidRPr="001C42EE">
        <w:rPr>
          <w:rFonts w:eastAsia="Times New Roman"/>
          <w:sz w:val="28"/>
          <w:szCs w:val="28"/>
        </w:rPr>
        <w:t>sidelink</w:t>
      </w:r>
      <w:proofErr w:type="spellEnd"/>
      <w:r w:rsidRPr="001C42EE">
        <w:rPr>
          <w:rFonts w:eastAsia="Times New Roman"/>
          <w:sz w:val="28"/>
          <w:szCs w:val="28"/>
        </w:rPr>
        <w:t xml:space="preserve"> CSI report</w:t>
      </w:r>
      <w:bookmarkEnd w:id="22"/>
    </w:p>
    <w:p w14:paraId="74EE5189" w14:textId="77777777" w:rsidR="00630BE5" w:rsidRDefault="00630BE5" w:rsidP="00630BE5">
      <w:pPr>
        <w:rPr>
          <w:lang w:val="en-US"/>
        </w:rPr>
      </w:pPr>
      <w:r w:rsidRPr="00531AC1">
        <w:rPr>
          <w:rFonts w:cs="Arial"/>
        </w:rPr>
        <w:t xml:space="preserve">The Sidelink Channel State Information (SL-CSI) reporting procedure is used to provide a peer UE with </w:t>
      </w:r>
      <w:proofErr w:type="spellStart"/>
      <w:r w:rsidRPr="00531AC1">
        <w:rPr>
          <w:rFonts w:cs="Arial"/>
        </w:rPr>
        <w:t>sidelink</w:t>
      </w:r>
      <w:proofErr w:type="spellEnd"/>
      <w:r w:rsidRPr="00531AC1">
        <w:rPr>
          <w:rFonts w:cs="Arial"/>
        </w:rPr>
        <w:t xml:space="preserve"> channel state information. For each triggered CSI report event, </w:t>
      </w:r>
      <w:r>
        <w:rPr>
          <w:rFonts w:cs="Arial"/>
        </w:rPr>
        <w:t>t</w:t>
      </w:r>
      <w:r w:rsidRPr="00531AC1">
        <w:rPr>
          <w:rFonts w:cs="Arial"/>
        </w:rPr>
        <w:t xml:space="preserve">he CSI reporting UE needs to report the CSI using a MAC CE within the latency requirements. It is beneficial to consider this aspect when designing SL DRX.  </w:t>
      </w:r>
      <w:r>
        <w:t>in RAN2#113b</w:t>
      </w:r>
      <w:r w:rsidRPr="001B1A44">
        <w:rPr>
          <w:lang w:val="en-US"/>
        </w:rPr>
        <w:t>-</w:t>
      </w:r>
      <w:r>
        <w:rPr>
          <w:lang w:val="en-US"/>
        </w:rPr>
        <w:t xml:space="preserve">e the following agreement was made: </w:t>
      </w:r>
    </w:p>
    <w:p w14:paraId="75BAF2CC" w14:textId="77777777" w:rsidR="00630BE5" w:rsidRPr="005F7657" w:rsidRDefault="00630BE5" w:rsidP="005F7657">
      <w:pPr>
        <w:pStyle w:val="ListParagraph"/>
        <w:numPr>
          <w:ilvl w:val="0"/>
          <w:numId w:val="49"/>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5F7657">
        <w:rPr>
          <w:rFonts w:ascii="Arial" w:hAnsi="Arial" w:cs="Arial"/>
          <w:i/>
          <w:iCs/>
          <w:sz w:val="20"/>
          <w:szCs w:val="20"/>
        </w:rPr>
        <w:t>Working assumption: The slots when the UE is expected CSI report following a CSI request is considered as SL active time.</w:t>
      </w:r>
    </w:p>
    <w:p w14:paraId="20016A08" w14:textId="77777777" w:rsidR="00630BE5" w:rsidRPr="00531AC1" w:rsidRDefault="00630BE5" w:rsidP="00630BE5">
      <w:pPr>
        <w:rPr>
          <w:rFonts w:cs="Arial"/>
        </w:rPr>
      </w:pPr>
      <w:r w:rsidRPr="00531AC1">
        <w:rPr>
          <w:rFonts w:cs="Arial"/>
        </w:rPr>
        <w:t>Therefore, we suggest adding the below parameters in SL DRX configuration.</w:t>
      </w:r>
    </w:p>
    <w:p w14:paraId="714D7A5D" w14:textId="77777777" w:rsidR="00630BE5" w:rsidRPr="00337525" w:rsidRDefault="00630BE5" w:rsidP="00630BE5">
      <w:pPr>
        <w:pStyle w:val="ListParagraph"/>
        <w:numPr>
          <w:ilvl w:val="0"/>
          <w:numId w:val="31"/>
        </w:numPr>
        <w:overflowPunct w:val="0"/>
        <w:autoSpaceDE w:val="0"/>
        <w:autoSpaceDN w:val="0"/>
        <w:adjustRightInd w:val="0"/>
        <w:spacing w:before="0"/>
        <w:textAlignment w:val="baseline"/>
        <w:rPr>
          <w:rFonts w:ascii="Arial" w:hAnsi="Arial" w:cs="Arial"/>
          <w:sz w:val="20"/>
          <w:szCs w:val="20"/>
        </w:rPr>
      </w:pPr>
      <w:proofErr w:type="spellStart"/>
      <w:r w:rsidRPr="00337525">
        <w:rPr>
          <w:rFonts w:ascii="Arial" w:hAnsi="Arial" w:cs="Arial"/>
          <w:i/>
          <w:iCs/>
          <w:sz w:val="20"/>
          <w:szCs w:val="20"/>
        </w:rPr>
        <w:t>drx-CSIReportTimerSL</w:t>
      </w:r>
      <w:proofErr w:type="spellEnd"/>
      <w:r w:rsidRPr="00337525">
        <w:rPr>
          <w:rFonts w:ascii="Arial" w:hAnsi="Arial" w:cs="Arial"/>
          <w:i/>
          <w:iCs/>
          <w:sz w:val="20"/>
          <w:szCs w:val="20"/>
        </w:rPr>
        <w:t xml:space="preserve">: </w:t>
      </w:r>
      <w:r w:rsidRPr="00337525">
        <w:rPr>
          <w:rFonts w:ascii="Arial" w:hAnsi="Arial" w:cs="Arial"/>
          <w:sz w:val="20"/>
          <w:szCs w:val="20"/>
        </w:rPr>
        <w:t>the maximum duration until a SL CSI report is received.</w:t>
      </w:r>
    </w:p>
    <w:p w14:paraId="445C2A3C" w14:textId="77777777" w:rsidR="00630BE5" w:rsidRPr="00337525" w:rsidRDefault="00630BE5" w:rsidP="00630BE5">
      <w:pPr>
        <w:pStyle w:val="ListParagraph"/>
        <w:numPr>
          <w:ilvl w:val="0"/>
          <w:numId w:val="31"/>
        </w:numPr>
        <w:overflowPunct w:val="0"/>
        <w:autoSpaceDE w:val="0"/>
        <w:autoSpaceDN w:val="0"/>
        <w:adjustRightInd w:val="0"/>
        <w:spacing w:before="0"/>
        <w:textAlignment w:val="baseline"/>
        <w:rPr>
          <w:rFonts w:ascii="Arial" w:hAnsi="Arial" w:cs="Arial"/>
          <w:i/>
          <w:iCs/>
          <w:sz w:val="20"/>
          <w:szCs w:val="20"/>
        </w:rPr>
      </w:pPr>
      <w:proofErr w:type="spellStart"/>
      <w:r w:rsidRPr="00337525">
        <w:rPr>
          <w:rFonts w:ascii="Arial" w:hAnsi="Arial" w:cs="Arial"/>
          <w:i/>
          <w:iCs/>
          <w:sz w:val="20"/>
          <w:szCs w:val="20"/>
        </w:rPr>
        <w:t>drx-CSIReportRTTTimerSL</w:t>
      </w:r>
      <w:proofErr w:type="spellEnd"/>
      <w:r w:rsidRPr="00337525">
        <w:rPr>
          <w:rFonts w:ascii="Arial" w:hAnsi="Arial" w:cs="Arial"/>
          <w:i/>
          <w:iCs/>
          <w:sz w:val="20"/>
          <w:szCs w:val="20"/>
        </w:rPr>
        <w:t xml:space="preserve">: </w:t>
      </w:r>
      <w:r w:rsidRPr="00337525">
        <w:rPr>
          <w:rFonts w:ascii="Arial" w:hAnsi="Arial" w:cs="Arial"/>
          <w:sz w:val="20"/>
          <w:szCs w:val="20"/>
        </w:rPr>
        <w:t>the minimum duration before a SL transmission grant on PSCCH for CSI report is expected by the MAC entity</w:t>
      </w:r>
      <w:r w:rsidRPr="00337525">
        <w:rPr>
          <w:rFonts w:ascii="Arial" w:hAnsi="Arial" w:cs="Arial"/>
          <w:i/>
          <w:iCs/>
          <w:sz w:val="20"/>
          <w:szCs w:val="20"/>
        </w:rPr>
        <w:t>.  </w:t>
      </w:r>
    </w:p>
    <w:p w14:paraId="1ECD21BB" w14:textId="77777777" w:rsidR="00630BE5" w:rsidRDefault="00630BE5" w:rsidP="00630BE5">
      <w:pPr>
        <w:rPr>
          <w:rFonts w:cs="Arial"/>
        </w:rPr>
      </w:pPr>
      <w:r>
        <w:rPr>
          <w:rFonts w:cs="Arial"/>
        </w:rPr>
        <w:t>Correspondingly</w:t>
      </w:r>
      <w:r w:rsidRPr="00531AC1">
        <w:rPr>
          <w:rFonts w:cs="Arial"/>
        </w:rPr>
        <w:t>, the related procedure may be defined as below</w:t>
      </w:r>
      <w:r>
        <w:rPr>
          <w:rFonts w:cs="Arial"/>
        </w:rPr>
        <w:t xml:space="preserve">: </w:t>
      </w:r>
    </w:p>
    <w:p w14:paraId="3E93C5EB" w14:textId="77777777" w:rsidR="00630BE5" w:rsidRPr="001C42EE" w:rsidRDefault="00630BE5" w:rsidP="00630BE5">
      <w:pPr>
        <w:pStyle w:val="ListParagraph"/>
        <w:numPr>
          <w:ilvl w:val="0"/>
          <w:numId w:val="34"/>
        </w:numPr>
        <w:rPr>
          <w:rFonts w:ascii="Arial" w:hAnsi="Arial" w:cs="Arial"/>
          <w:sz w:val="20"/>
          <w:szCs w:val="20"/>
        </w:rPr>
      </w:pPr>
      <w:r w:rsidRPr="001C42EE">
        <w:rPr>
          <w:rFonts w:ascii="Arial" w:hAnsi="Arial" w:cs="Arial"/>
          <w:sz w:val="20"/>
          <w:szCs w:val="20"/>
        </w:rPr>
        <w:t xml:space="preserve">if a </w:t>
      </w:r>
      <w:r>
        <w:rPr>
          <w:rFonts w:ascii="Arial" w:hAnsi="Arial" w:cs="Arial"/>
          <w:sz w:val="20"/>
          <w:szCs w:val="20"/>
        </w:rPr>
        <w:t>SCI</w:t>
      </w:r>
      <w:r w:rsidRPr="001C42EE">
        <w:rPr>
          <w:rFonts w:ascii="Arial" w:hAnsi="Arial" w:cs="Arial"/>
          <w:sz w:val="20"/>
          <w:szCs w:val="20"/>
        </w:rPr>
        <w:t xml:space="preserve"> including a SL CSI report request is transmitted to a certain DST L2 ID: </w:t>
      </w:r>
    </w:p>
    <w:p w14:paraId="461CB10C" w14:textId="360904A2" w:rsidR="00630BE5" w:rsidRPr="00B459DA" w:rsidRDefault="00630BE5" w:rsidP="00630BE5">
      <w:pPr>
        <w:pStyle w:val="ListParagraph"/>
        <w:numPr>
          <w:ilvl w:val="1"/>
          <w:numId w:val="32"/>
        </w:numPr>
        <w:overflowPunct w:val="0"/>
        <w:autoSpaceDE w:val="0"/>
        <w:autoSpaceDN w:val="0"/>
        <w:adjustRightInd w:val="0"/>
        <w:spacing w:before="0"/>
        <w:textAlignment w:val="baseline"/>
        <w:rPr>
          <w:rFonts w:cs="Arial"/>
          <w:szCs w:val="20"/>
        </w:rPr>
      </w:pPr>
      <w:r w:rsidRPr="001C42EE">
        <w:rPr>
          <w:rFonts w:ascii="Arial" w:hAnsi="Arial" w:cs="Arial"/>
          <w:sz w:val="20"/>
          <w:szCs w:val="20"/>
        </w:rPr>
        <w:t xml:space="preserve">the UE sending the MAC PDU starts the </w:t>
      </w:r>
      <w:proofErr w:type="spellStart"/>
      <w:r w:rsidRPr="001C42EE">
        <w:rPr>
          <w:rFonts w:ascii="Arial" w:hAnsi="Arial" w:cs="Arial"/>
          <w:sz w:val="20"/>
          <w:szCs w:val="20"/>
        </w:rPr>
        <w:t>drx-CSIReportRTTTimerSL</w:t>
      </w:r>
      <w:proofErr w:type="spellEnd"/>
      <w:r w:rsidRPr="001C42EE">
        <w:rPr>
          <w:rFonts w:ascii="Arial" w:hAnsi="Arial" w:cs="Arial"/>
          <w:sz w:val="20"/>
          <w:szCs w:val="20"/>
        </w:rPr>
        <w:t xml:space="preserve"> associated to that DST L2 ID in the first </w:t>
      </w:r>
      <w:r w:rsidR="00043B98">
        <w:rPr>
          <w:rFonts w:ascii="Arial" w:hAnsi="Arial" w:cs="Arial"/>
          <w:sz w:val="20"/>
          <w:szCs w:val="20"/>
        </w:rPr>
        <w:t>slot</w:t>
      </w:r>
      <w:r w:rsidR="00043B98" w:rsidRPr="001C42EE">
        <w:rPr>
          <w:rFonts w:ascii="Arial" w:hAnsi="Arial" w:cs="Arial"/>
          <w:sz w:val="20"/>
          <w:szCs w:val="20"/>
        </w:rPr>
        <w:t xml:space="preserve"> </w:t>
      </w:r>
      <w:r w:rsidRPr="001C42EE">
        <w:rPr>
          <w:rFonts w:ascii="Arial" w:hAnsi="Arial" w:cs="Arial"/>
          <w:sz w:val="20"/>
          <w:szCs w:val="20"/>
        </w:rPr>
        <w:t xml:space="preserve">after the end of the corresponding PSSCH </w:t>
      </w:r>
      <w:proofErr w:type="gramStart"/>
      <w:r w:rsidRPr="001C42EE">
        <w:rPr>
          <w:rFonts w:ascii="Arial" w:hAnsi="Arial" w:cs="Arial"/>
          <w:sz w:val="20"/>
          <w:szCs w:val="20"/>
        </w:rPr>
        <w:t>transmission;</w:t>
      </w:r>
      <w:proofErr w:type="gramEnd"/>
      <w:r w:rsidRPr="001C42EE">
        <w:rPr>
          <w:rFonts w:ascii="Arial" w:hAnsi="Arial" w:cs="Arial"/>
          <w:sz w:val="20"/>
          <w:szCs w:val="20"/>
        </w:rPr>
        <w:t xml:space="preserve"> </w:t>
      </w:r>
    </w:p>
    <w:p w14:paraId="55C0E9AE" w14:textId="77777777" w:rsidR="00630BE5" w:rsidRPr="001C42EE" w:rsidRDefault="00630BE5" w:rsidP="00630BE5">
      <w:pPr>
        <w:pStyle w:val="ListParagraph"/>
        <w:numPr>
          <w:ilvl w:val="0"/>
          <w:numId w:val="34"/>
        </w:numPr>
        <w:rPr>
          <w:rFonts w:ascii="Arial" w:hAnsi="Arial" w:cs="Arial"/>
          <w:sz w:val="20"/>
          <w:szCs w:val="20"/>
        </w:rPr>
      </w:pPr>
      <w:r w:rsidRPr="001C42EE">
        <w:rPr>
          <w:rFonts w:ascii="Arial" w:hAnsi="Arial" w:cs="Arial"/>
          <w:sz w:val="20"/>
          <w:szCs w:val="20"/>
        </w:rPr>
        <w:t xml:space="preserve">if </w:t>
      </w:r>
      <w:proofErr w:type="spellStart"/>
      <w:r w:rsidRPr="001C42EE">
        <w:rPr>
          <w:rFonts w:ascii="Arial" w:hAnsi="Arial" w:cs="Arial"/>
          <w:sz w:val="20"/>
          <w:szCs w:val="20"/>
        </w:rPr>
        <w:t>drx-CSIReportRTTTimerSL</w:t>
      </w:r>
      <w:proofErr w:type="spellEnd"/>
      <w:r w:rsidRPr="001C42EE">
        <w:rPr>
          <w:rFonts w:ascii="Arial" w:hAnsi="Arial" w:cs="Arial"/>
          <w:sz w:val="20"/>
          <w:szCs w:val="20"/>
        </w:rPr>
        <w:t xml:space="preserve"> expires: </w:t>
      </w:r>
    </w:p>
    <w:p w14:paraId="64D1AD9F" w14:textId="46078924" w:rsidR="00630BE5" w:rsidRPr="00B459DA" w:rsidRDefault="00630BE5" w:rsidP="00630BE5">
      <w:pPr>
        <w:pStyle w:val="ListParagraph"/>
        <w:numPr>
          <w:ilvl w:val="1"/>
          <w:numId w:val="32"/>
        </w:numPr>
        <w:overflowPunct w:val="0"/>
        <w:autoSpaceDE w:val="0"/>
        <w:autoSpaceDN w:val="0"/>
        <w:adjustRightInd w:val="0"/>
        <w:spacing w:before="0"/>
        <w:textAlignment w:val="baseline"/>
        <w:rPr>
          <w:rFonts w:cs="Arial"/>
          <w:szCs w:val="20"/>
        </w:rPr>
      </w:pPr>
      <w:r w:rsidRPr="001C42EE">
        <w:rPr>
          <w:rFonts w:ascii="Arial" w:hAnsi="Arial" w:cs="Arial"/>
          <w:sz w:val="20"/>
          <w:szCs w:val="20"/>
        </w:rPr>
        <w:t xml:space="preserve">start the </w:t>
      </w:r>
      <w:proofErr w:type="spellStart"/>
      <w:r w:rsidRPr="001C42EE">
        <w:rPr>
          <w:rFonts w:ascii="Arial" w:hAnsi="Arial" w:cs="Arial"/>
          <w:sz w:val="20"/>
          <w:szCs w:val="20"/>
        </w:rPr>
        <w:t>drx-CSIReportTimerSL</w:t>
      </w:r>
      <w:proofErr w:type="spellEnd"/>
      <w:r w:rsidRPr="001C42EE">
        <w:rPr>
          <w:rFonts w:ascii="Arial" w:hAnsi="Arial" w:cs="Arial"/>
          <w:sz w:val="20"/>
          <w:szCs w:val="20"/>
        </w:rPr>
        <w:t xml:space="preserve"> associated to the DST L2 ID in the first symbol after the expiry of </w:t>
      </w:r>
      <w:proofErr w:type="spellStart"/>
      <w:r w:rsidRPr="001C42EE">
        <w:rPr>
          <w:rFonts w:ascii="Arial" w:hAnsi="Arial" w:cs="Arial"/>
          <w:sz w:val="20"/>
          <w:szCs w:val="20"/>
        </w:rPr>
        <w:t>drx-CSIReportRTTTimerSL</w:t>
      </w:r>
      <w:proofErr w:type="spellEnd"/>
      <w:r w:rsidRPr="001C42EE">
        <w:rPr>
          <w:rFonts w:ascii="Arial" w:hAnsi="Arial" w:cs="Arial"/>
          <w:sz w:val="20"/>
          <w:szCs w:val="20"/>
        </w:rPr>
        <w:t xml:space="preserve">. </w:t>
      </w:r>
    </w:p>
    <w:p w14:paraId="5AFE9ECD" w14:textId="77777777" w:rsidR="00630BE5" w:rsidRPr="001C42EE" w:rsidRDefault="00630BE5" w:rsidP="00630BE5">
      <w:pPr>
        <w:pStyle w:val="ListParagraph"/>
        <w:numPr>
          <w:ilvl w:val="0"/>
          <w:numId w:val="34"/>
        </w:numPr>
        <w:rPr>
          <w:rFonts w:ascii="Arial" w:hAnsi="Arial" w:cs="Arial"/>
          <w:sz w:val="20"/>
          <w:szCs w:val="20"/>
        </w:rPr>
      </w:pPr>
      <w:r w:rsidRPr="001C42EE">
        <w:rPr>
          <w:rFonts w:ascii="Arial" w:hAnsi="Arial" w:cs="Arial"/>
          <w:sz w:val="20"/>
          <w:szCs w:val="20"/>
        </w:rPr>
        <w:t xml:space="preserve">If a SL CSI report is received from the DST L2 ID:  </w:t>
      </w:r>
    </w:p>
    <w:p w14:paraId="751F09D8" w14:textId="77777777" w:rsidR="00630BE5" w:rsidRPr="001C42EE" w:rsidRDefault="00630BE5" w:rsidP="00630BE5">
      <w:pPr>
        <w:pStyle w:val="ListParagraph"/>
        <w:numPr>
          <w:ilvl w:val="1"/>
          <w:numId w:val="32"/>
        </w:numPr>
        <w:overflowPunct w:val="0"/>
        <w:autoSpaceDE w:val="0"/>
        <w:autoSpaceDN w:val="0"/>
        <w:adjustRightInd w:val="0"/>
        <w:spacing w:before="0"/>
        <w:textAlignment w:val="baseline"/>
        <w:rPr>
          <w:rFonts w:ascii="Arial" w:hAnsi="Arial" w:cs="Arial"/>
          <w:i/>
          <w:iCs/>
          <w:szCs w:val="20"/>
        </w:rPr>
      </w:pPr>
      <w:r w:rsidRPr="001C42EE">
        <w:rPr>
          <w:rFonts w:ascii="Arial" w:hAnsi="Arial" w:cs="Arial"/>
          <w:sz w:val="20"/>
          <w:szCs w:val="20"/>
        </w:rPr>
        <w:t xml:space="preserve">stop </w:t>
      </w:r>
      <w:proofErr w:type="spellStart"/>
      <w:r w:rsidRPr="001C42EE">
        <w:rPr>
          <w:rFonts w:ascii="Arial" w:hAnsi="Arial" w:cs="Arial"/>
          <w:sz w:val="20"/>
          <w:szCs w:val="20"/>
        </w:rPr>
        <w:t>drx-CSIReportTimerSL</w:t>
      </w:r>
      <w:proofErr w:type="spellEnd"/>
      <w:r w:rsidRPr="001C42EE">
        <w:rPr>
          <w:rFonts w:ascii="Arial" w:hAnsi="Arial" w:cs="Arial"/>
          <w:sz w:val="20"/>
          <w:szCs w:val="20"/>
        </w:rPr>
        <w:t xml:space="preserve"> associated to the DST L2 ID. </w:t>
      </w:r>
      <w:r w:rsidRPr="001C42EE">
        <w:rPr>
          <w:rFonts w:ascii="Arial" w:hAnsi="Arial" w:cs="Arial"/>
          <w:i/>
          <w:iCs/>
          <w:sz w:val="20"/>
          <w:szCs w:val="20"/>
        </w:rPr>
        <w:t xml:space="preserve"> </w:t>
      </w:r>
    </w:p>
    <w:p w14:paraId="42C98879" w14:textId="77777777" w:rsidR="00630BE5" w:rsidRDefault="00630BE5" w:rsidP="00630BE5">
      <w:pPr>
        <w:pStyle w:val="Proposal"/>
      </w:pPr>
      <w:bookmarkStart w:id="23" w:name="_Toc60922322"/>
      <w:bookmarkStart w:id="24" w:name="_Toc85716441"/>
      <w:r>
        <w:t xml:space="preserve">Adopt the two parameters </w:t>
      </w:r>
      <w:proofErr w:type="spellStart"/>
      <w:r w:rsidRPr="00B816BE">
        <w:rPr>
          <w:rFonts w:cs="Arial"/>
          <w:i/>
          <w:iCs/>
          <w:lang w:val="en-US"/>
        </w:rPr>
        <w:t>CSIReportTimer</w:t>
      </w:r>
      <w:proofErr w:type="spellEnd"/>
      <w:r>
        <w:rPr>
          <w:rFonts w:cs="Arial"/>
          <w:i/>
          <w:iCs/>
          <w:lang w:val="en-US"/>
        </w:rPr>
        <w:t xml:space="preserve"> </w:t>
      </w:r>
      <w:r w:rsidRPr="00B816BE">
        <w:rPr>
          <w:rFonts w:cs="Arial"/>
          <w:lang w:val="en-US"/>
        </w:rPr>
        <w:t>and</w:t>
      </w:r>
      <w:r>
        <w:rPr>
          <w:rFonts w:cs="Arial"/>
          <w:i/>
          <w:iCs/>
          <w:lang w:val="en-US"/>
        </w:rPr>
        <w:t xml:space="preserve"> </w:t>
      </w:r>
      <w:proofErr w:type="spellStart"/>
      <w:r w:rsidRPr="00B816BE">
        <w:rPr>
          <w:rFonts w:cs="Arial"/>
          <w:i/>
          <w:iCs/>
          <w:lang w:val="en-US"/>
        </w:rPr>
        <w:t>CSIReportRTTTimer</w:t>
      </w:r>
      <w:proofErr w:type="spellEnd"/>
      <w:r>
        <w:rPr>
          <w:rFonts w:cs="Arial"/>
          <w:i/>
          <w:iCs/>
          <w:lang w:val="en-US"/>
        </w:rPr>
        <w:t xml:space="preserve"> </w:t>
      </w:r>
      <w:r>
        <w:t>in SL DRX configuration to enable proper CSI report reception when DRX is configured</w:t>
      </w:r>
      <w:bookmarkEnd w:id="24"/>
    </w:p>
    <w:p w14:paraId="48855E1A" w14:textId="77777777" w:rsidR="00630BE5" w:rsidRDefault="00630BE5" w:rsidP="00630BE5">
      <w:pPr>
        <w:pStyle w:val="Proposal"/>
        <w:numPr>
          <w:ilvl w:val="1"/>
          <w:numId w:val="2"/>
        </w:numPr>
      </w:pPr>
      <w:bookmarkStart w:id="25" w:name="_Toc85716442"/>
      <w:proofErr w:type="spellStart"/>
      <w:r w:rsidRPr="00337525">
        <w:rPr>
          <w:rFonts w:cs="Arial"/>
          <w:i/>
          <w:iCs/>
          <w:szCs w:val="20"/>
        </w:rPr>
        <w:t>drx-CSIReportTimerSL</w:t>
      </w:r>
      <w:proofErr w:type="spellEnd"/>
      <w:r w:rsidRPr="00337525">
        <w:rPr>
          <w:rFonts w:cs="Arial"/>
          <w:i/>
          <w:iCs/>
          <w:szCs w:val="20"/>
        </w:rPr>
        <w:t xml:space="preserve">: </w:t>
      </w:r>
      <w:r w:rsidRPr="00337525">
        <w:rPr>
          <w:rFonts w:cs="Arial"/>
          <w:szCs w:val="20"/>
        </w:rPr>
        <w:t>the maximum duration until a SL CSI report is received</w:t>
      </w:r>
      <w:r>
        <w:t>.</w:t>
      </w:r>
      <w:bookmarkEnd w:id="25"/>
      <w:r>
        <w:t xml:space="preserve"> </w:t>
      </w:r>
      <w:bookmarkEnd w:id="23"/>
    </w:p>
    <w:p w14:paraId="3F77E49C" w14:textId="77777777" w:rsidR="00630BE5" w:rsidRPr="00C52C0A" w:rsidRDefault="00630BE5" w:rsidP="00630BE5">
      <w:pPr>
        <w:pStyle w:val="Proposal"/>
        <w:numPr>
          <w:ilvl w:val="1"/>
          <w:numId w:val="2"/>
        </w:numPr>
      </w:pPr>
      <w:bookmarkStart w:id="26" w:name="_Toc85716443"/>
      <w:proofErr w:type="spellStart"/>
      <w:r w:rsidRPr="00337525">
        <w:rPr>
          <w:rFonts w:cs="Arial"/>
          <w:i/>
          <w:iCs/>
          <w:szCs w:val="20"/>
        </w:rPr>
        <w:t>drx-CSIReportRTTTimerSL</w:t>
      </w:r>
      <w:proofErr w:type="spellEnd"/>
      <w:r w:rsidRPr="00337525">
        <w:rPr>
          <w:rFonts w:cs="Arial"/>
          <w:i/>
          <w:iCs/>
          <w:szCs w:val="20"/>
        </w:rPr>
        <w:t xml:space="preserve">: </w:t>
      </w:r>
      <w:r w:rsidRPr="00337525">
        <w:rPr>
          <w:rFonts w:cs="Arial"/>
          <w:szCs w:val="20"/>
        </w:rPr>
        <w:t>the minimum duration before a SL transmission grant on PSCCH for CSI report is expected by the MAC entity</w:t>
      </w:r>
      <w:r>
        <w:rPr>
          <w:rFonts w:cs="Arial"/>
          <w:szCs w:val="20"/>
        </w:rPr>
        <w:t>.</w:t>
      </w:r>
      <w:bookmarkEnd w:id="26"/>
    </w:p>
    <w:p w14:paraId="758A145A" w14:textId="676874B7" w:rsidR="001A4A2A" w:rsidRPr="001A4A2A" w:rsidRDefault="00630BE5" w:rsidP="001A4A2A">
      <w:pPr>
        <w:pStyle w:val="Proposal"/>
        <w:overflowPunct w:val="0"/>
        <w:autoSpaceDE w:val="0"/>
        <w:autoSpaceDN w:val="0"/>
        <w:adjustRightInd w:val="0"/>
        <w:spacing w:before="0"/>
        <w:textAlignment w:val="baseline"/>
      </w:pPr>
      <w:bookmarkStart w:id="27" w:name="_Toc60922323"/>
      <w:bookmarkStart w:id="28" w:name="_Toc85716444"/>
      <w:r>
        <w:t xml:space="preserve">RAN2 to </w:t>
      </w:r>
      <w:r w:rsidR="00E3139A">
        <w:t>a</w:t>
      </w:r>
      <w:r w:rsidR="00D7154C">
        <w:t>gree on</w:t>
      </w:r>
      <w:r>
        <w:t xml:space="preserve"> the procedures </w:t>
      </w:r>
      <w:r w:rsidR="00C037A2">
        <w:t xml:space="preserve">as in </w:t>
      </w:r>
      <w:r w:rsidR="00D7154C">
        <w:t>the foll</w:t>
      </w:r>
      <w:r w:rsidR="00A95CC5">
        <w:t>o</w:t>
      </w:r>
      <w:r w:rsidR="00D7154C">
        <w:t>wing</w:t>
      </w:r>
      <w:r w:rsidR="00A95CC5">
        <w:t>:</w:t>
      </w:r>
      <w:bookmarkEnd w:id="27"/>
      <w:bookmarkEnd w:id="28"/>
    </w:p>
    <w:p w14:paraId="5062ABDE" w14:textId="77777777" w:rsidR="00FE6B97" w:rsidRPr="00A11E8A" w:rsidRDefault="00FE6B97" w:rsidP="00A11E8A">
      <w:pPr>
        <w:pStyle w:val="ListParagraph"/>
        <w:numPr>
          <w:ilvl w:val="0"/>
          <w:numId w:val="34"/>
        </w:numPr>
        <w:ind w:left="1287"/>
        <w:rPr>
          <w:rFonts w:ascii="Arial" w:hAnsi="Arial" w:cs="Arial"/>
          <w:b/>
          <w:bCs/>
          <w:sz w:val="20"/>
          <w:szCs w:val="20"/>
        </w:rPr>
      </w:pPr>
      <w:r w:rsidRPr="00A11E8A">
        <w:rPr>
          <w:rFonts w:ascii="Arial" w:hAnsi="Arial" w:cs="Arial"/>
          <w:b/>
          <w:bCs/>
          <w:sz w:val="20"/>
          <w:szCs w:val="20"/>
        </w:rPr>
        <w:t xml:space="preserve">if a SCI including a SL CSI report request is transmitted to a certain DST L2 ID: </w:t>
      </w:r>
    </w:p>
    <w:p w14:paraId="7468461A" w14:textId="5E67F7B1" w:rsidR="00FE6B97" w:rsidRPr="00A11E8A" w:rsidRDefault="00FE6B97" w:rsidP="00A11E8A">
      <w:pPr>
        <w:pStyle w:val="ListParagraph"/>
        <w:numPr>
          <w:ilvl w:val="1"/>
          <w:numId w:val="32"/>
        </w:numPr>
        <w:overflowPunct w:val="0"/>
        <w:autoSpaceDE w:val="0"/>
        <w:autoSpaceDN w:val="0"/>
        <w:adjustRightInd w:val="0"/>
        <w:spacing w:before="0"/>
        <w:ind w:left="1647"/>
        <w:textAlignment w:val="baseline"/>
        <w:rPr>
          <w:rFonts w:cs="Arial"/>
          <w:b/>
          <w:bCs/>
          <w:szCs w:val="20"/>
        </w:rPr>
      </w:pPr>
      <w:r w:rsidRPr="00A11E8A">
        <w:rPr>
          <w:rFonts w:ascii="Arial" w:hAnsi="Arial" w:cs="Arial"/>
          <w:b/>
          <w:bCs/>
          <w:sz w:val="20"/>
          <w:szCs w:val="20"/>
        </w:rPr>
        <w:t xml:space="preserve">the UE sending the MAC PDU starts the </w:t>
      </w:r>
      <w:proofErr w:type="spellStart"/>
      <w:r w:rsidRPr="00A11E8A">
        <w:rPr>
          <w:rFonts w:ascii="Arial" w:hAnsi="Arial" w:cs="Arial"/>
          <w:b/>
          <w:bCs/>
          <w:sz w:val="20"/>
          <w:szCs w:val="20"/>
        </w:rPr>
        <w:t>drx-CSIReportRTTTimerSL</w:t>
      </w:r>
      <w:proofErr w:type="spellEnd"/>
      <w:r w:rsidRPr="00A11E8A">
        <w:rPr>
          <w:rFonts w:ascii="Arial" w:hAnsi="Arial" w:cs="Arial"/>
          <w:b/>
          <w:bCs/>
          <w:sz w:val="20"/>
          <w:szCs w:val="20"/>
        </w:rPr>
        <w:t xml:space="preserve"> associated to that DST L2 ID in the first </w:t>
      </w:r>
      <w:r w:rsidR="00043B98">
        <w:rPr>
          <w:rFonts w:ascii="Arial" w:hAnsi="Arial" w:cs="Arial"/>
          <w:b/>
          <w:bCs/>
          <w:sz w:val="20"/>
          <w:szCs w:val="20"/>
        </w:rPr>
        <w:t>slot</w:t>
      </w:r>
      <w:r w:rsidRPr="00A11E8A">
        <w:rPr>
          <w:rFonts w:ascii="Arial" w:hAnsi="Arial" w:cs="Arial"/>
          <w:b/>
          <w:bCs/>
          <w:sz w:val="20"/>
          <w:szCs w:val="20"/>
        </w:rPr>
        <w:t xml:space="preserve"> after the end of the corresponding PSSCH </w:t>
      </w:r>
      <w:proofErr w:type="gramStart"/>
      <w:r w:rsidRPr="00A11E8A">
        <w:rPr>
          <w:rFonts w:ascii="Arial" w:hAnsi="Arial" w:cs="Arial"/>
          <w:b/>
          <w:bCs/>
          <w:sz w:val="20"/>
          <w:szCs w:val="20"/>
        </w:rPr>
        <w:t>transmission;</w:t>
      </w:r>
      <w:proofErr w:type="gramEnd"/>
      <w:r w:rsidRPr="00A11E8A">
        <w:rPr>
          <w:rFonts w:ascii="Arial" w:hAnsi="Arial" w:cs="Arial"/>
          <w:b/>
          <w:bCs/>
          <w:sz w:val="20"/>
          <w:szCs w:val="20"/>
        </w:rPr>
        <w:t xml:space="preserve"> </w:t>
      </w:r>
    </w:p>
    <w:p w14:paraId="5F564735" w14:textId="77777777" w:rsidR="00FE6B97" w:rsidRPr="00A11E8A" w:rsidRDefault="00FE6B97" w:rsidP="00A11E8A">
      <w:pPr>
        <w:pStyle w:val="ListParagraph"/>
        <w:numPr>
          <w:ilvl w:val="0"/>
          <w:numId w:val="34"/>
        </w:numPr>
        <w:ind w:left="1287"/>
        <w:rPr>
          <w:rFonts w:ascii="Arial" w:hAnsi="Arial" w:cs="Arial"/>
          <w:b/>
          <w:bCs/>
          <w:sz w:val="20"/>
          <w:szCs w:val="20"/>
        </w:rPr>
      </w:pPr>
      <w:r w:rsidRPr="00A11E8A">
        <w:rPr>
          <w:rFonts w:ascii="Arial" w:hAnsi="Arial" w:cs="Arial"/>
          <w:b/>
          <w:bCs/>
          <w:sz w:val="20"/>
          <w:szCs w:val="20"/>
        </w:rPr>
        <w:t xml:space="preserve">if </w:t>
      </w:r>
      <w:proofErr w:type="spellStart"/>
      <w:r w:rsidRPr="00A11E8A">
        <w:rPr>
          <w:rFonts w:ascii="Arial" w:hAnsi="Arial" w:cs="Arial"/>
          <w:b/>
          <w:bCs/>
          <w:sz w:val="20"/>
          <w:szCs w:val="20"/>
        </w:rPr>
        <w:t>drx-CSIReportRTTTimerSL</w:t>
      </w:r>
      <w:proofErr w:type="spellEnd"/>
      <w:r w:rsidRPr="00A11E8A">
        <w:rPr>
          <w:rFonts w:ascii="Arial" w:hAnsi="Arial" w:cs="Arial"/>
          <w:b/>
          <w:bCs/>
          <w:sz w:val="20"/>
          <w:szCs w:val="20"/>
        </w:rPr>
        <w:t xml:space="preserve"> expires: </w:t>
      </w:r>
    </w:p>
    <w:p w14:paraId="0BF6AE86" w14:textId="7ADB42E7" w:rsidR="00FE6B97" w:rsidRPr="00A11E8A" w:rsidRDefault="00FE6B97" w:rsidP="00A11E8A">
      <w:pPr>
        <w:pStyle w:val="ListParagraph"/>
        <w:numPr>
          <w:ilvl w:val="1"/>
          <w:numId w:val="32"/>
        </w:numPr>
        <w:overflowPunct w:val="0"/>
        <w:autoSpaceDE w:val="0"/>
        <w:autoSpaceDN w:val="0"/>
        <w:adjustRightInd w:val="0"/>
        <w:spacing w:before="0"/>
        <w:ind w:left="1647"/>
        <w:textAlignment w:val="baseline"/>
        <w:rPr>
          <w:rFonts w:cs="Arial"/>
          <w:b/>
          <w:bCs/>
          <w:szCs w:val="20"/>
        </w:rPr>
      </w:pPr>
      <w:r w:rsidRPr="00A11E8A">
        <w:rPr>
          <w:rFonts w:ascii="Arial" w:hAnsi="Arial" w:cs="Arial"/>
          <w:b/>
          <w:bCs/>
          <w:sz w:val="20"/>
          <w:szCs w:val="20"/>
        </w:rPr>
        <w:t xml:space="preserve">start the </w:t>
      </w:r>
      <w:proofErr w:type="spellStart"/>
      <w:r w:rsidRPr="00A11E8A">
        <w:rPr>
          <w:rFonts w:ascii="Arial" w:hAnsi="Arial" w:cs="Arial"/>
          <w:b/>
          <w:bCs/>
          <w:sz w:val="20"/>
          <w:szCs w:val="20"/>
        </w:rPr>
        <w:t>drx-CSIReportTimerSL</w:t>
      </w:r>
      <w:proofErr w:type="spellEnd"/>
      <w:r w:rsidRPr="00A11E8A">
        <w:rPr>
          <w:rFonts w:ascii="Arial" w:hAnsi="Arial" w:cs="Arial"/>
          <w:b/>
          <w:bCs/>
          <w:sz w:val="20"/>
          <w:szCs w:val="20"/>
        </w:rPr>
        <w:t xml:space="preserve"> associated to the DST L2 ID in the first </w:t>
      </w:r>
      <w:r w:rsidR="00043B98">
        <w:rPr>
          <w:rFonts w:ascii="Arial" w:hAnsi="Arial" w:cs="Arial"/>
          <w:b/>
          <w:bCs/>
          <w:sz w:val="20"/>
          <w:szCs w:val="20"/>
        </w:rPr>
        <w:t>slot</w:t>
      </w:r>
      <w:r w:rsidRPr="00A11E8A">
        <w:rPr>
          <w:rFonts w:ascii="Arial" w:hAnsi="Arial" w:cs="Arial"/>
          <w:b/>
          <w:bCs/>
          <w:sz w:val="20"/>
          <w:szCs w:val="20"/>
        </w:rPr>
        <w:t xml:space="preserve"> after the expiry of </w:t>
      </w:r>
      <w:proofErr w:type="spellStart"/>
      <w:r w:rsidRPr="00A11E8A">
        <w:rPr>
          <w:rFonts w:ascii="Arial" w:hAnsi="Arial" w:cs="Arial"/>
          <w:b/>
          <w:bCs/>
          <w:sz w:val="20"/>
          <w:szCs w:val="20"/>
        </w:rPr>
        <w:t>drx-CSIReportRTTTimerSL</w:t>
      </w:r>
      <w:proofErr w:type="spellEnd"/>
      <w:r w:rsidRPr="00A11E8A">
        <w:rPr>
          <w:rFonts w:ascii="Arial" w:hAnsi="Arial" w:cs="Arial"/>
          <w:b/>
          <w:bCs/>
          <w:sz w:val="20"/>
          <w:szCs w:val="20"/>
        </w:rPr>
        <w:t xml:space="preserve">. </w:t>
      </w:r>
    </w:p>
    <w:p w14:paraId="1191FE3C" w14:textId="77777777" w:rsidR="00FE6B97" w:rsidRPr="00A11E8A" w:rsidRDefault="00FE6B97" w:rsidP="00A11E8A">
      <w:pPr>
        <w:pStyle w:val="ListParagraph"/>
        <w:numPr>
          <w:ilvl w:val="0"/>
          <w:numId w:val="34"/>
        </w:numPr>
        <w:ind w:left="1287"/>
        <w:rPr>
          <w:rFonts w:ascii="Arial" w:hAnsi="Arial" w:cs="Arial"/>
          <w:b/>
          <w:bCs/>
          <w:sz w:val="20"/>
          <w:szCs w:val="20"/>
        </w:rPr>
      </w:pPr>
      <w:r w:rsidRPr="00A11E8A">
        <w:rPr>
          <w:rFonts w:ascii="Arial" w:hAnsi="Arial" w:cs="Arial"/>
          <w:b/>
          <w:bCs/>
          <w:sz w:val="20"/>
          <w:szCs w:val="20"/>
        </w:rPr>
        <w:t xml:space="preserve">If a SL CSI report is received from the DST L2 ID:  </w:t>
      </w:r>
    </w:p>
    <w:p w14:paraId="28D2F613" w14:textId="77777777" w:rsidR="00FE6B97" w:rsidRPr="00A11E8A" w:rsidRDefault="00FE6B97" w:rsidP="00A11E8A">
      <w:pPr>
        <w:pStyle w:val="ListParagraph"/>
        <w:numPr>
          <w:ilvl w:val="1"/>
          <w:numId w:val="32"/>
        </w:numPr>
        <w:overflowPunct w:val="0"/>
        <w:autoSpaceDE w:val="0"/>
        <w:autoSpaceDN w:val="0"/>
        <w:adjustRightInd w:val="0"/>
        <w:spacing w:before="0"/>
        <w:ind w:left="1647"/>
        <w:textAlignment w:val="baseline"/>
        <w:rPr>
          <w:rFonts w:ascii="Arial" w:hAnsi="Arial" w:cs="Arial"/>
          <w:b/>
          <w:bCs/>
          <w:i/>
          <w:iCs/>
          <w:szCs w:val="20"/>
        </w:rPr>
      </w:pPr>
      <w:r w:rsidRPr="00A11E8A">
        <w:rPr>
          <w:rFonts w:ascii="Arial" w:hAnsi="Arial" w:cs="Arial"/>
          <w:b/>
          <w:bCs/>
          <w:sz w:val="20"/>
          <w:szCs w:val="20"/>
        </w:rPr>
        <w:t xml:space="preserve">stop </w:t>
      </w:r>
      <w:proofErr w:type="spellStart"/>
      <w:r w:rsidRPr="00A11E8A">
        <w:rPr>
          <w:rFonts w:ascii="Arial" w:hAnsi="Arial" w:cs="Arial"/>
          <w:b/>
          <w:bCs/>
          <w:sz w:val="20"/>
          <w:szCs w:val="20"/>
        </w:rPr>
        <w:t>drx-CSIReportTimerSL</w:t>
      </w:r>
      <w:proofErr w:type="spellEnd"/>
      <w:r w:rsidRPr="00A11E8A">
        <w:rPr>
          <w:rFonts w:ascii="Arial" w:hAnsi="Arial" w:cs="Arial"/>
          <w:b/>
          <w:bCs/>
          <w:sz w:val="20"/>
          <w:szCs w:val="20"/>
        </w:rPr>
        <w:t xml:space="preserve"> associated to the DST L2 ID. </w:t>
      </w:r>
      <w:r w:rsidRPr="00A11E8A">
        <w:rPr>
          <w:rFonts w:ascii="Arial" w:hAnsi="Arial" w:cs="Arial"/>
          <w:b/>
          <w:bCs/>
          <w:i/>
          <w:iCs/>
          <w:sz w:val="20"/>
          <w:szCs w:val="20"/>
        </w:rPr>
        <w:t xml:space="preserve"> </w:t>
      </w:r>
    </w:p>
    <w:p w14:paraId="2D18CBF8" w14:textId="77777777" w:rsidR="00FE6B97" w:rsidRPr="00FE6B97" w:rsidRDefault="00FE6B97" w:rsidP="00A11E8A">
      <w:pPr>
        <w:pStyle w:val="Proposal"/>
        <w:numPr>
          <w:ilvl w:val="0"/>
          <w:numId w:val="0"/>
        </w:numPr>
        <w:overflowPunct w:val="0"/>
        <w:autoSpaceDE w:val="0"/>
        <w:autoSpaceDN w:val="0"/>
        <w:adjustRightInd w:val="0"/>
        <w:spacing w:before="0"/>
        <w:ind w:left="1871"/>
        <w:textAlignment w:val="baseline"/>
      </w:pPr>
    </w:p>
    <w:p w14:paraId="4D3BBF2C" w14:textId="3B0C503C" w:rsidR="00630BE5" w:rsidRPr="001C42EE" w:rsidRDefault="00630BE5" w:rsidP="00630BE5">
      <w:pPr>
        <w:pStyle w:val="Heading2"/>
        <w:suppressAutoHyphens w:val="0"/>
        <w:adjustRightInd w:val="0"/>
        <w:rPr>
          <w:rFonts w:eastAsia="Times New Roman"/>
          <w:szCs w:val="28"/>
        </w:rPr>
      </w:pPr>
      <w:r w:rsidRPr="001C42EE">
        <w:rPr>
          <w:rFonts w:eastAsia="Times New Roman"/>
          <w:sz w:val="28"/>
          <w:szCs w:val="28"/>
        </w:rPr>
        <w:t>2.1.</w:t>
      </w:r>
      <w:r w:rsidR="001E644B">
        <w:rPr>
          <w:rFonts w:eastAsia="Times New Roman"/>
          <w:sz w:val="28"/>
          <w:szCs w:val="28"/>
        </w:rPr>
        <w:t>4</w:t>
      </w:r>
      <w:r>
        <w:rPr>
          <w:rFonts w:eastAsia="Times New Roman"/>
          <w:sz w:val="28"/>
          <w:szCs w:val="28"/>
        </w:rPr>
        <w:tab/>
      </w:r>
      <w:r w:rsidRPr="001C42EE">
        <w:rPr>
          <w:rFonts w:eastAsia="Times New Roman"/>
          <w:sz w:val="28"/>
          <w:szCs w:val="28"/>
        </w:rPr>
        <w:t>TX UE behaviours for alignment with the RX UE</w:t>
      </w:r>
    </w:p>
    <w:p w14:paraId="0821EC34" w14:textId="058F8698" w:rsidR="00630BE5" w:rsidRDefault="00630BE5" w:rsidP="00630BE5">
      <w:pPr>
        <w:rPr>
          <w:lang w:val="en-US"/>
        </w:rPr>
      </w:pPr>
      <w:r>
        <w:t>In RAN2#11</w:t>
      </w:r>
      <w:r w:rsidR="00DA134D">
        <w:t>5</w:t>
      </w:r>
      <w:r>
        <w:rPr>
          <w:lang w:val="en-US"/>
        </w:rPr>
        <w:t>e the following agreement w</w:t>
      </w:r>
      <w:r w:rsidR="00DA134D">
        <w:rPr>
          <w:lang w:val="en-US"/>
        </w:rPr>
        <w:t>as</w:t>
      </w:r>
      <w:r>
        <w:rPr>
          <w:lang w:val="en-US"/>
        </w:rPr>
        <w:t xml:space="preserve"> made: </w:t>
      </w:r>
    </w:p>
    <w:p w14:paraId="186F4BFA" w14:textId="120027BB" w:rsidR="00630BE5" w:rsidRPr="00127B20" w:rsidRDefault="00DA134D" w:rsidP="00DA134D">
      <w:pPr>
        <w:pStyle w:val="ListParagraph"/>
        <w:numPr>
          <w:ilvl w:val="0"/>
          <w:numId w:val="48"/>
        </w:numPr>
        <w:pBdr>
          <w:top w:val="single" w:sz="4" w:space="1" w:color="000000"/>
          <w:left w:val="single" w:sz="4" w:space="19" w:color="000000"/>
          <w:bottom w:val="single" w:sz="4" w:space="1" w:color="000000"/>
          <w:right w:val="single" w:sz="4" w:space="4" w:color="000000"/>
        </w:pBdr>
        <w:tabs>
          <w:tab w:val="left" w:pos="1440"/>
        </w:tabs>
        <w:rPr>
          <w:rFonts w:ascii="Arial" w:hAnsi="Arial" w:cs="Arial"/>
          <w:i/>
          <w:iCs/>
          <w:sz w:val="20"/>
          <w:szCs w:val="20"/>
        </w:rPr>
      </w:pPr>
      <w:r w:rsidRPr="00127B20">
        <w:rPr>
          <w:rFonts w:ascii="Arial" w:hAnsi="Arial" w:cs="Arial"/>
          <w:i/>
          <w:iCs/>
          <w:sz w:val="20"/>
          <w:szCs w:val="20"/>
        </w:rPr>
        <w:t xml:space="preserve">When data is available for transmission to one or more RX UE in DRX, TX UE selects the resources </w:t>
      </w:r>
      <w:proofErr w:type="gramStart"/>
      <w:r w:rsidRPr="00127B20">
        <w:rPr>
          <w:rFonts w:ascii="Arial" w:hAnsi="Arial" w:cs="Arial"/>
          <w:i/>
          <w:iCs/>
          <w:sz w:val="20"/>
          <w:szCs w:val="20"/>
        </w:rPr>
        <w:t>taking into account</w:t>
      </w:r>
      <w:proofErr w:type="gramEnd"/>
      <w:r w:rsidRPr="00127B20">
        <w:rPr>
          <w:rFonts w:ascii="Arial" w:hAnsi="Arial" w:cs="Arial"/>
          <w:i/>
          <w:iCs/>
          <w:sz w:val="20"/>
          <w:szCs w:val="20"/>
        </w:rPr>
        <w:t xml:space="preserve"> the active time (current or future) of the RX UE(s) determined by the timers maintained at the TX UE.  Details are FFS. </w:t>
      </w:r>
      <w:r w:rsidRPr="00127B20">
        <w:rPr>
          <w:rFonts w:ascii="Arial" w:hAnsi="Arial" w:cs="Arial"/>
          <w:i/>
          <w:iCs/>
          <w:sz w:val="20"/>
          <w:szCs w:val="20"/>
          <w:highlight w:val="yellow"/>
        </w:rPr>
        <w:t>FFS whether RAN1 or RAN2 implement this restriction. Send LS to RAN1</w:t>
      </w:r>
      <w:r w:rsidR="00630BE5" w:rsidRPr="00127B20">
        <w:rPr>
          <w:rFonts w:ascii="Arial" w:hAnsi="Arial" w:cs="Arial"/>
          <w:i/>
          <w:iCs/>
          <w:sz w:val="20"/>
          <w:szCs w:val="20"/>
        </w:rPr>
        <w:t>.</w:t>
      </w:r>
    </w:p>
    <w:p w14:paraId="3103562B" w14:textId="4284E205" w:rsidR="00175A59" w:rsidRDefault="00990C7B" w:rsidP="00630BE5">
      <w:pPr>
        <w:jc w:val="both"/>
        <w:rPr>
          <w:szCs w:val="20"/>
        </w:rPr>
      </w:pPr>
      <w:r>
        <w:rPr>
          <w:szCs w:val="20"/>
        </w:rPr>
        <w:t xml:space="preserve">RAN1 has discussed the RAN2 LS and make the following conclusion in </w:t>
      </w:r>
      <w:r w:rsidR="00175A59">
        <w:rPr>
          <w:szCs w:val="20"/>
        </w:rPr>
        <w:t>RAN1#106b-e</w:t>
      </w:r>
      <w:r w:rsidR="00041B20">
        <w:rPr>
          <w:szCs w:val="20"/>
        </w:rPr>
        <w:t xml:space="preserve"> (</w:t>
      </w:r>
      <w:r w:rsidR="00BE4D20">
        <w:t>R1-2110662</w:t>
      </w:r>
      <w:r w:rsidR="009315FA">
        <w:t>).</w:t>
      </w:r>
    </w:p>
    <w:p w14:paraId="78947EA9" w14:textId="77777777" w:rsidR="00DE3768" w:rsidRPr="002E0203" w:rsidRDefault="00DE3768" w:rsidP="00DE3768">
      <w:pPr>
        <w:wordWrap w:val="0"/>
        <w:spacing w:before="100" w:beforeAutospacing="1" w:after="100" w:afterAutospacing="1"/>
        <w:rPr>
          <w:rFonts w:eastAsiaTheme="minorEastAsia" w:cs="Arial"/>
          <w:i/>
          <w:iCs/>
          <w:szCs w:val="20"/>
          <w:lang w:val="en-US"/>
        </w:rPr>
      </w:pPr>
      <w:r w:rsidRPr="002E0203">
        <w:rPr>
          <w:rFonts w:cs="Arial"/>
          <w:i/>
          <w:iCs/>
          <w:szCs w:val="20"/>
          <w:lang w:val="en-US"/>
        </w:rPr>
        <w:lastRenderedPageBreak/>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2E0203">
        <w:rPr>
          <w:rFonts w:cs="Arial"/>
          <w:i/>
          <w:iCs/>
          <w:szCs w:val="20"/>
          <w:lang w:val="en-US"/>
        </w:rPr>
        <w:t>taking into account</w:t>
      </w:r>
      <w:proofErr w:type="gramEnd"/>
      <w:r w:rsidRPr="002E0203">
        <w:rPr>
          <w:rFonts w:cs="Arial"/>
          <w:i/>
          <w:iCs/>
          <w:szCs w:val="20"/>
          <w:lang w:val="en-US"/>
        </w:rPr>
        <w:t xml:space="preserve"> the indicated active time from MAC layer:</w:t>
      </w:r>
    </w:p>
    <w:p w14:paraId="73CC0BE2" w14:textId="77777777" w:rsidR="00DE3768" w:rsidRPr="002E0203" w:rsidRDefault="00DE3768" w:rsidP="00DE3768">
      <w:pPr>
        <w:numPr>
          <w:ilvl w:val="0"/>
          <w:numId w:val="53"/>
        </w:numPr>
        <w:wordWrap w:val="0"/>
        <w:spacing w:before="100" w:beforeAutospacing="1" w:after="100" w:afterAutospacing="1"/>
        <w:rPr>
          <w:rFonts w:eastAsia="Times New Roman" w:cs="Arial"/>
          <w:i/>
          <w:iCs/>
          <w:szCs w:val="20"/>
          <w:lang w:val="en-US"/>
        </w:rPr>
      </w:pPr>
      <w:r w:rsidRPr="002E0203">
        <w:rPr>
          <w:rFonts w:eastAsia="Times New Roman" w:cs="Arial"/>
          <w:i/>
          <w:iCs/>
          <w:szCs w:val="20"/>
          <w:lang w:val="en-US"/>
        </w:rPr>
        <w:t>Option 1: PHY layer selects and reports candidate resources only within the indicated active time of the RX UE</w:t>
      </w:r>
    </w:p>
    <w:p w14:paraId="75F0CBEB" w14:textId="77777777" w:rsidR="00DE3768" w:rsidRPr="002E0203" w:rsidRDefault="00DE3768" w:rsidP="00DE3768">
      <w:pPr>
        <w:numPr>
          <w:ilvl w:val="0"/>
          <w:numId w:val="53"/>
        </w:numPr>
        <w:wordWrap w:val="0"/>
        <w:spacing w:before="100" w:beforeAutospacing="1" w:after="100" w:afterAutospacing="1"/>
        <w:rPr>
          <w:rFonts w:eastAsia="Times New Roman" w:cs="Arial"/>
          <w:i/>
          <w:iCs/>
          <w:szCs w:val="20"/>
          <w:lang w:val="en-US"/>
        </w:rPr>
      </w:pPr>
      <w:r w:rsidRPr="002E0203">
        <w:rPr>
          <w:rFonts w:eastAsia="Times New Roman" w:cs="Arial"/>
          <w:i/>
          <w:iCs/>
          <w:szCs w:val="20"/>
          <w:lang w:val="en-US"/>
        </w:rPr>
        <w:t>Option 2: PHY layer selects and reports candidate resources in which at least a subset of the candidate resources is within the indicated active time of the RX UE</w:t>
      </w:r>
    </w:p>
    <w:p w14:paraId="31CBE916" w14:textId="10DF9351" w:rsidR="00DE3768" w:rsidRPr="002E0203" w:rsidRDefault="00DE3768" w:rsidP="00DE3768">
      <w:pPr>
        <w:numPr>
          <w:ilvl w:val="0"/>
          <w:numId w:val="53"/>
        </w:numPr>
        <w:wordWrap w:val="0"/>
        <w:spacing w:before="100" w:beforeAutospacing="1" w:after="100" w:afterAutospacing="1"/>
        <w:rPr>
          <w:rFonts w:eastAsia="Times New Roman" w:cs="Arial"/>
          <w:i/>
          <w:iCs/>
          <w:szCs w:val="20"/>
          <w:lang w:val="en-US"/>
        </w:rPr>
      </w:pPr>
      <w:r w:rsidRPr="002E0203">
        <w:rPr>
          <w:rFonts w:eastAsia="Times New Roman" w:cs="Arial"/>
          <w:i/>
          <w:iCs/>
          <w:szCs w:val="20"/>
          <w:lang w:val="en-US"/>
        </w:rPr>
        <w:t>Option 3: PHY layer selects and reports an additional candidate resource set of candidate resources within the indicated active time of the RX UE</w:t>
      </w:r>
    </w:p>
    <w:p w14:paraId="0EC5E01F" w14:textId="255D0DC6" w:rsidR="00670BDB" w:rsidRPr="0033648D" w:rsidRDefault="00670BDB" w:rsidP="00DE3768">
      <w:pPr>
        <w:wordWrap w:val="0"/>
        <w:spacing w:before="100" w:beforeAutospacing="1" w:after="100" w:afterAutospacing="1"/>
        <w:rPr>
          <w:rFonts w:eastAsia="Times New Roman" w:cs="Arial"/>
          <w:sz w:val="16"/>
          <w:szCs w:val="16"/>
          <w:lang w:val="en-US"/>
        </w:rPr>
      </w:pPr>
      <w:r w:rsidRPr="0033648D">
        <w:rPr>
          <w:rFonts w:eastAsia="Times New Roman" w:cs="Arial"/>
          <w:szCs w:val="20"/>
          <w:lang w:val="en-US"/>
        </w:rPr>
        <w:t xml:space="preserve">Based on RAN1 conclusions, </w:t>
      </w:r>
      <w:r w:rsidR="0033648D" w:rsidRPr="0033648D">
        <w:rPr>
          <w:rFonts w:eastAsia="Times New Roman" w:cs="Arial"/>
          <w:szCs w:val="20"/>
          <w:lang w:val="en-US"/>
        </w:rPr>
        <w:t xml:space="preserve">there are two issues </w:t>
      </w:r>
      <w:r w:rsidR="0033648D">
        <w:rPr>
          <w:rFonts w:eastAsia="Times New Roman" w:cs="Arial"/>
          <w:szCs w:val="20"/>
          <w:lang w:val="en-US"/>
        </w:rPr>
        <w:t>for RAN2 to further study.</w:t>
      </w:r>
    </w:p>
    <w:p w14:paraId="6C233788" w14:textId="1F95E544" w:rsidR="00DE3768" w:rsidRPr="002E0203" w:rsidRDefault="00DE3768" w:rsidP="00DE3768">
      <w:pPr>
        <w:wordWrap w:val="0"/>
        <w:spacing w:before="100" w:beforeAutospacing="1" w:after="100" w:afterAutospacing="1"/>
        <w:rPr>
          <w:rFonts w:eastAsia="Times New Roman" w:cs="Arial"/>
          <w:szCs w:val="20"/>
          <w:lang w:val="en-US"/>
        </w:rPr>
      </w:pPr>
      <w:r w:rsidRPr="002E0203">
        <w:rPr>
          <w:rFonts w:eastAsia="Times New Roman" w:cs="Arial"/>
          <w:b/>
          <w:bCs/>
          <w:szCs w:val="20"/>
          <w:lang w:val="en-US"/>
        </w:rPr>
        <w:t>Issue 1</w:t>
      </w:r>
      <w:r w:rsidRPr="002E0203">
        <w:rPr>
          <w:rFonts w:eastAsia="Times New Roman" w:cs="Arial"/>
          <w:szCs w:val="20"/>
          <w:lang w:val="en-US"/>
        </w:rPr>
        <w:t xml:space="preserve">: what is the </w:t>
      </w:r>
      <w:r w:rsidR="002E0203">
        <w:rPr>
          <w:rFonts w:eastAsia="Times New Roman" w:cs="Arial"/>
          <w:szCs w:val="20"/>
          <w:lang w:val="en-US"/>
        </w:rPr>
        <w:t>content</w:t>
      </w:r>
      <w:r w:rsidR="002E0203" w:rsidRPr="002E0203">
        <w:rPr>
          <w:rFonts w:eastAsia="Times New Roman" w:cs="Arial"/>
          <w:szCs w:val="20"/>
          <w:lang w:val="en-US"/>
        </w:rPr>
        <w:t xml:space="preserve"> </w:t>
      </w:r>
      <w:r w:rsidRPr="002E0203">
        <w:rPr>
          <w:rFonts w:eastAsia="Times New Roman" w:cs="Arial"/>
          <w:szCs w:val="20"/>
          <w:lang w:val="en-US"/>
        </w:rPr>
        <w:t>of the active time</w:t>
      </w:r>
      <w:r w:rsidR="00F70D7F">
        <w:rPr>
          <w:rFonts w:eastAsia="Times New Roman" w:cs="Arial"/>
          <w:szCs w:val="20"/>
          <w:lang w:val="en-US"/>
        </w:rPr>
        <w:t xml:space="preserve"> </w:t>
      </w:r>
      <w:r w:rsidR="00A75DE0">
        <w:rPr>
          <w:rFonts w:eastAsia="Times New Roman" w:cs="Arial"/>
          <w:szCs w:val="20"/>
          <w:lang w:val="en-US"/>
        </w:rPr>
        <w:t xml:space="preserve">that MAC layer </w:t>
      </w:r>
      <w:r w:rsidR="00F70D7F">
        <w:rPr>
          <w:rFonts w:eastAsia="Times New Roman" w:cs="Arial"/>
          <w:szCs w:val="20"/>
          <w:lang w:val="en-US"/>
        </w:rPr>
        <w:t>indicate</w:t>
      </w:r>
      <w:r w:rsidR="00A75DE0">
        <w:rPr>
          <w:rFonts w:eastAsia="Times New Roman" w:cs="Arial"/>
          <w:szCs w:val="20"/>
          <w:lang w:val="en-US"/>
        </w:rPr>
        <w:t>s</w:t>
      </w:r>
      <w:r w:rsidR="00F70D7F">
        <w:rPr>
          <w:rFonts w:eastAsia="Times New Roman" w:cs="Arial"/>
          <w:szCs w:val="20"/>
          <w:lang w:val="en-US"/>
        </w:rPr>
        <w:t xml:space="preserve"> to PHY</w:t>
      </w:r>
      <w:r w:rsidR="00A75DE0">
        <w:rPr>
          <w:rFonts w:eastAsia="Times New Roman" w:cs="Arial"/>
          <w:szCs w:val="20"/>
          <w:lang w:val="en-US"/>
        </w:rPr>
        <w:t xml:space="preserve"> layer</w:t>
      </w:r>
      <w:r w:rsidRPr="002E0203">
        <w:rPr>
          <w:rFonts w:eastAsia="Times New Roman" w:cs="Arial"/>
          <w:szCs w:val="20"/>
          <w:lang w:val="en-US"/>
        </w:rPr>
        <w:t xml:space="preserve">? </w:t>
      </w:r>
    </w:p>
    <w:p w14:paraId="14D97C41" w14:textId="3182E34E" w:rsidR="00DE3768" w:rsidRPr="002E0203" w:rsidRDefault="00DE3768" w:rsidP="00DE3768">
      <w:pPr>
        <w:wordWrap w:val="0"/>
        <w:spacing w:before="100" w:beforeAutospacing="1" w:after="100" w:afterAutospacing="1"/>
        <w:rPr>
          <w:rFonts w:eastAsia="Times New Roman" w:cs="Arial"/>
          <w:szCs w:val="20"/>
          <w:lang w:val="en-US"/>
        </w:rPr>
      </w:pPr>
      <w:r w:rsidRPr="002E0203">
        <w:rPr>
          <w:rFonts w:eastAsia="Times New Roman" w:cs="Arial"/>
          <w:b/>
          <w:bCs/>
          <w:szCs w:val="20"/>
          <w:lang w:val="en-US"/>
        </w:rPr>
        <w:t>Issue 2</w:t>
      </w:r>
      <w:r w:rsidRPr="002E0203">
        <w:rPr>
          <w:rFonts w:eastAsia="Times New Roman" w:cs="Arial"/>
          <w:szCs w:val="20"/>
          <w:lang w:val="en-US"/>
        </w:rPr>
        <w:t xml:space="preserve">: </w:t>
      </w:r>
      <w:r w:rsidR="00DA6099">
        <w:rPr>
          <w:rFonts w:eastAsia="Times New Roman" w:cs="Arial"/>
          <w:szCs w:val="20"/>
          <w:lang w:val="en-US"/>
        </w:rPr>
        <w:t>if there are multiple destinations</w:t>
      </w:r>
      <w:r w:rsidR="0033091C">
        <w:rPr>
          <w:rFonts w:eastAsia="Times New Roman" w:cs="Arial"/>
          <w:szCs w:val="20"/>
          <w:lang w:val="en-US"/>
        </w:rPr>
        <w:t xml:space="preserve"> having data available, shall the MAC indicate active time of </w:t>
      </w:r>
      <w:r w:rsidRPr="002E0203">
        <w:rPr>
          <w:rFonts w:eastAsia="Times New Roman" w:cs="Arial"/>
          <w:szCs w:val="20"/>
          <w:lang w:val="en-US"/>
        </w:rPr>
        <w:t xml:space="preserve">single </w:t>
      </w:r>
      <w:r w:rsidR="003C3856">
        <w:rPr>
          <w:rFonts w:eastAsia="Times New Roman" w:cs="Arial"/>
          <w:szCs w:val="20"/>
          <w:lang w:val="en-US"/>
        </w:rPr>
        <w:t>or</w:t>
      </w:r>
      <w:r w:rsidRPr="002E0203">
        <w:rPr>
          <w:rFonts w:eastAsia="Times New Roman" w:cs="Arial"/>
          <w:szCs w:val="20"/>
          <w:lang w:val="en-US"/>
        </w:rPr>
        <w:t xml:space="preserve"> multiple destinations to the physical Layer</w:t>
      </w:r>
      <w:r w:rsidR="00470EE9">
        <w:rPr>
          <w:rFonts w:eastAsia="Times New Roman" w:cs="Arial"/>
          <w:szCs w:val="20"/>
          <w:lang w:val="en-US"/>
        </w:rPr>
        <w:t>?</w:t>
      </w:r>
    </w:p>
    <w:p w14:paraId="18B31B4B" w14:textId="1C454F93" w:rsidR="00DE3768" w:rsidRDefault="00E66CD1" w:rsidP="00630BE5">
      <w:pPr>
        <w:jc w:val="both"/>
        <w:rPr>
          <w:rFonts w:eastAsia="Times New Roman"/>
          <w:szCs w:val="20"/>
          <w:lang w:val="en-US" w:eastAsia="zh-CN"/>
        </w:rPr>
      </w:pPr>
      <w:r>
        <w:rPr>
          <w:rFonts w:eastAsia="Times New Roman"/>
          <w:szCs w:val="20"/>
          <w:lang w:val="en-US" w:eastAsia="zh-CN"/>
        </w:rPr>
        <w:t>First</w:t>
      </w:r>
      <w:r w:rsidR="009C520B">
        <w:rPr>
          <w:rFonts w:eastAsia="Times New Roman"/>
          <w:szCs w:val="20"/>
          <w:lang w:val="en-US" w:eastAsia="zh-CN"/>
        </w:rPr>
        <w:t xml:space="preserve">, we would like to </w:t>
      </w:r>
      <w:r w:rsidR="00D134B0">
        <w:rPr>
          <w:rFonts w:eastAsia="Times New Roman"/>
          <w:szCs w:val="20"/>
          <w:lang w:val="en-US" w:eastAsia="zh-CN"/>
        </w:rPr>
        <w:t>clarify that in our view</w:t>
      </w:r>
      <w:r w:rsidR="00937D53">
        <w:rPr>
          <w:rFonts w:eastAsia="Times New Roman"/>
          <w:szCs w:val="20"/>
          <w:lang w:val="en-US" w:eastAsia="zh-CN"/>
        </w:rPr>
        <w:t>s</w:t>
      </w:r>
      <w:r w:rsidR="00D134B0">
        <w:rPr>
          <w:rFonts w:eastAsia="Times New Roman"/>
          <w:szCs w:val="20"/>
          <w:lang w:val="en-US" w:eastAsia="zh-CN"/>
        </w:rPr>
        <w:t xml:space="preserve"> t</w:t>
      </w:r>
      <w:r w:rsidR="004B3CB9">
        <w:rPr>
          <w:rFonts w:eastAsia="Times New Roman"/>
          <w:szCs w:val="20"/>
          <w:lang w:val="en-US" w:eastAsia="zh-CN"/>
        </w:rPr>
        <w:t>he</w:t>
      </w:r>
      <w:r w:rsidR="004B3CB9">
        <w:rPr>
          <w:rFonts w:eastAsia="Times New Roman"/>
          <w:szCs w:val="20"/>
          <w:lang w:val="en-US" w:eastAsia="zh-CN"/>
        </w:rPr>
        <w:t xml:space="preserve"> current active time including the active time due to any running timer (i.e., on-duration timer, inactivity timer or retransmission timer). Future active time includes any potential active time due to any timer which may be triggered in future (i.e., on-duration timer, inactivity timer or retransmission timer)</w:t>
      </w:r>
      <w:r w:rsidR="003C3856">
        <w:rPr>
          <w:rFonts w:eastAsia="Times New Roman"/>
          <w:szCs w:val="20"/>
          <w:lang w:val="en-US" w:eastAsia="zh-CN"/>
        </w:rPr>
        <w:t>.</w:t>
      </w:r>
    </w:p>
    <w:p w14:paraId="2D80DA5A" w14:textId="77777777" w:rsidR="001D6F79" w:rsidRDefault="001D6F79" w:rsidP="00630BE5">
      <w:pPr>
        <w:jc w:val="both"/>
        <w:rPr>
          <w:rFonts w:eastAsia="Times New Roman"/>
          <w:szCs w:val="20"/>
          <w:lang w:val="en-US" w:eastAsia="zh-CN"/>
        </w:rPr>
      </w:pPr>
    </w:p>
    <w:p w14:paraId="53A0C83A" w14:textId="44F1EA46" w:rsidR="003C3856" w:rsidRDefault="003C3856" w:rsidP="00630BE5">
      <w:pPr>
        <w:jc w:val="both"/>
        <w:rPr>
          <w:rFonts w:eastAsia="Times New Roman"/>
          <w:szCs w:val="20"/>
          <w:lang w:val="en-US" w:eastAsia="zh-CN"/>
        </w:rPr>
      </w:pPr>
      <w:r>
        <w:rPr>
          <w:rFonts w:eastAsia="Times New Roman"/>
          <w:szCs w:val="20"/>
          <w:lang w:val="en-US" w:eastAsia="zh-CN"/>
        </w:rPr>
        <w:t xml:space="preserve">For </w:t>
      </w:r>
      <w:r w:rsidRPr="00600087">
        <w:rPr>
          <w:rFonts w:eastAsia="Times New Roman"/>
          <w:b/>
          <w:bCs/>
          <w:szCs w:val="20"/>
          <w:lang w:val="en-US" w:eastAsia="zh-CN"/>
        </w:rPr>
        <w:t>Issue 1</w:t>
      </w:r>
      <w:r>
        <w:rPr>
          <w:rFonts w:eastAsia="Times New Roman"/>
          <w:szCs w:val="20"/>
          <w:lang w:val="en-US" w:eastAsia="zh-CN"/>
        </w:rPr>
        <w:t>, it is beneficial for the MAC layer to provide the information including both the current active time and the future active time to the PHY layer, which can assist the PHY layer to select more suitable resources in future.</w:t>
      </w:r>
      <w:r w:rsidR="00470EE9">
        <w:rPr>
          <w:rFonts w:eastAsia="Times New Roman"/>
          <w:szCs w:val="20"/>
          <w:lang w:val="en-US" w:eastAsia="zh-CN"/>
        </w:rPr>
        <w:t xml:space="preserve"> </w:t>
      </w:r>
      <w:r w:rsidR="00C84803">
        <w:rPr>
          <w:rFonts w:eastAsia="Times New Roman"/>
          <w:szCs w:val="20"/>
          <w:lang w:val="en-US" w:eastAsia="zh-CN"/>
        </w:rPr>
        <w:t>In case</w:t>
      </w:r>
      <w:r w:rsidR="00470EE9">
        <w:rPr>
          <w:rFonts w:eastAsia="Times New Roman"/>
          <w:szCs w:val="20"/>
          <w:lang w:val="en-US" w:eastAsia="zh-CN"/>
        </w:rPr>
        <w:t xml:space="preserve"> the MAC layer cannot find sufficient resources in the reported set of resources provided by the Physical layer, the MAC layer can trigger resource reselection. Based on the above </w:t>
      </w:r>
      <w:r w:rsidR="00226E68">
        <w:rPr>
          <w:rFonts w:eastAsia="Times New Roman"/>
          <w:szCs w:val="20"/>
          <w:lang w:val="en-US" w:eastAsia="zh-CN"/>
        </w:rPr>
        <w:t>analysis</w:t>
      </w:r>
      <w:r w:rsidR="00470EE9">
        <w:rPr>
          <w:rFonts w:eastAsia="Times New Roman"/>
          <w:szCs w:val="20"/>
          <w:lang w:val="en-US" w:eastAsia="zh-CN"/>
        </w:rPr>
        <w:t>, we make the following proposals</w:t>
      </w:r>
      <w:r w:rsidR="00031679">
        <w:rPr>
          <w:rFonts w:eastAsia="Times New Roman"/>
          <w:szCs w:val="20"/>
          <w:lang w:val="en-US" w:eastAsia="zh-CN"/>
        </w:rPr>
        <w:t>:</w:t>
      </w:r>
    </w:p>
    <w:p w14:paraId="7B730A67" w14:textId="77777777" w:rsidR="004B3CB9" w:rsidRPr="00DE3768" w:rsidRDefault="004B3CB9" w:rsidP="00630BE5">
      <w:pPr>
        <w:jc w:val="both"/>
        <w:rPr>
          <w:rFonts w:eastAsia="Times New Roman"/>
          <w:szCs w:val="20"/>
          <w:lang w:val="en-US" w:eastAsia="zh-CN"/>
        </w:rPr>
      </w:pPr>
    </w:p>
    <w:p w14:paraId="407A6F16" w14:textId="4C8DD7B7" w:rsidR="00630BE5" w:rsidRDefault="00DE3768" w:rsidP="00630BE5">
      <w:pPr>
        <w:pStyle w:val="Proposal"/>
        <w:overflowPunct w:val="0"/>
        <w:autoSpaceDE w:val="0"/>
        <w:autoSpaceDN w:val="0"/>
        <w:adjustRightInd w:val="0"/>
        <w:spacing w:before="0"/>
        <w:textAlignment w:val="baseline"/>
      </w:pPr>
      <w:bookmarkStart w:id="29" w:name="_Toc85716445"/>
      <w:r>
        <w:t xml:space="preserve">The active time </w:t>
      </w:r>
      <w:r w:rsidR="003C3856">
        <w:t xml:space="preserve">provided by the MAC layer </w:t>
      </w:r>
      <w:r w:rsidR="00030C32">
        <w:t xml:space="preserve">to the physical layer </w:t>
      </w:r>
      <w:r w:rsidR="004C3FC4">
        <w:t xml:space="preserve">shall </w:t>
      </w:r>
      <w:r>
        <w:t>contain current active time and future active time estimated by the MAC layer</w:t>
      </w:r>
      <w:r w:rsidR="00630BE5">
        <w:t>.</w:t>
      </w:r>
      <w:bookmarkEnd w:id="29"/>
      <w:r w:rsidR="00827256">
        <w:t xml:space="preserve"> </w:t>
      </w:r>
    </w:p>
    <w:p w14:paraId="67F0EC94" w14:textId="3D5F1F8E" w:rsidR="00E57EF9" w:rsidRDefault="00E57EF9" w:rsidP="00E57EF9">
      <w:pPr>
        <w:pStyle w:val="Proposal"/>
        <w:overflowPunct w:val="0"/>
        <w:autoSpaceDE w:val="0"/>
        <w:autoSpaceDN w:val="0"/>
        <w:adjustRightInd w:val="0"/>
        <w:spacing w:before="0"/>
        <w:textAlignment w:val="baseline"/>
      </w:pPr>
      <w:bookmarkStart w:id="30" w:name="_Toc85716446"/>
      <w:r>
        <w:t>The MAC layer trigger</w:t>
      </w:r>
      <w:r w:rsidR="009A0891">
        <w:t>s</w:t>
      </w:r>
      <w:r>
        <w:t xml:space="preserve"> resource reselection if the MAC layer cannot find resources in the reported set of resources to be aligned with the active time of any desired Destination.</w:t>
      </w:r>
      <w:bookmarkEnd w:id="30"/>
      <w:r>
        <w:t xml:space="preserve"> </w:t>
      </w:r>
    </w:p>
    <w:p w14:paraId="36D13422" w14:textId="6D5AA8A2" w:rsidR="002A5CD3" w:rsidRDefault="00470EE9" w:rsidP="00F871C8">
      <w:pPr>
        <w:jc w:val="both"/>
        <w:rPr>
          <w:rStyle w:val="IvDbodytextChar"/>
          <w:rFonts w:eastAsia="MS Mincho"/>
          <w:szCs w:val="20"/>
        </w:rPr>
      </w:pPr>
      <w:r w:rsidRPr="00600087">
        <w:rPr>
          <w:szCs w:val="20"/>
        </w:rPr>
        <w:t xml:space="preserve">For </w:t>
      </w:r>
      <w:r w:rsidRPr="00600087">
        <w:rPr>
          <w:b/>
          <w:bCs/>
          <w:szCs w:val="20"/>
        </w:rPr>
        <w:t>issue 2</w:t>
      </w:r>
      <w:r w:rsidRPr="00600087">
        <w:rPr>
          <w:szCs w:val="20"/>
        </w:rPr>
        <w:t xml:space="preserve">, </w:t>
      </w:r>
      <w:r w:rsidR="00227B75" w:rsidRPr="00600087">
        <w:rPr>
          <w:szCs w:val="20"/>
        </w:rPr>
        <w:t xml:space="preserve">to </w:t>
      </w:r>
      <w:r w:rsidR="00227B75">
        <w:rPr>
          <w:szCs w:val="20"/>
        </w:rPr>
        <w:t xml:space="preserve">facilitate resource selection in the </w:t>
      </w:r>
      <w:r w:rsidR="0041457A">
        <w:rPr>
          <w:szCs w:val="20"/>
        </w:rPr>
        <w:t xml:space="preserve">PHY </w:t>
      </w:r>
      <w:r w:rsidR="00227B75">
        <w:rPr>
          <w:szCs w:val="20"/>
        </w:rPr>
        <w:t>layer,</w:t>
      </w:r>
      <w:r w:rsidR="00801F85">
        <w:rPr>
          <w:szCs w:val="20"/>
        </w:rPr>
        <w:t xml:space="preserve"> we believe</w:t>
      </w:r>
      <w:r w:rsidR="00F82DC4">
        <w:rPr>
          <w:szCs w:val="20"/>
        </w:rPr>
        <w:t xml:space="preserve"> that MAC layer should select</w:t>
      </w:r>
      <w:r w:rsidR="00227B75">
        <w:rPr>
          <w:szCs w:val="20"/>
        </w:rPr>
        <w:t xml:space="preserve"> </w:t>
      </w:r>
      <w:r w:rsidR="00227B75" w:rsidRPr="00600087">
        <w:rPr>
          <w:rStyle w:val="IvDbodytextChar"/>
          <w:rFonts w:eastAsia="MS Mincho"/>
          <w:szCs w:val="20"/>
        </w:rPr>
        <w:t xml:space="preserve">the Active Time of </w:t>
      </w:r>
      <w:r w:rsidR="00665390">
        <w:rPr>
          <w:rStyle w:val="IvDbodytextChar"/>
          <w:rFonts w:eastAsia="MS Mincho"/>
          <w:szCs w:val="20"/>
        </w:rPr>
        <w:t xml:space="preserve">limited number of </w:t>
      </w:r>
      <w:r w:rsidR="00227B75" w:rsidRPr="00600087">
        <w:rPr>
          <w:rStyle w:val="IvDbodytextChar"/>
          <w:rFonts w:eastAsia="MS Mincho"/>
          <w:szCs w:val="20"/>
        </w:rPr>
        <w:t>destination</w:t>
      </w:r>
      <w:r w:rsidR="00665390">
        <w:rPr>
          <w:rStyle w:val="IvDbodytextChar"/>
          <w:rFonts w:eastAsia="MS Mincho"/>
          <w:szCs w:val="20"/>
        </w:rPr>
        <w:t>s</w:t>
      </w:r>
      <w:r w:rsidR="00227B75" w:rsidRPr="00600087">
        <w:rPr>
          <w:rStyle w:val="IvDbodytextChar"/>
          <w:rFonts w:eastAsia="MS Mincho"/>
          <w:szCs w:val="20"/>
        </w:rPr>
        <w:t xml:space="preserve"> among the destinations which have data in the LCHs is selected</w:t>
      </w:r>
      <w:r w:rsidR="00601A04">
        <w:rPr>
          <w:rStyle w:val="IvDbodytextChar"/>
          <w:rFonts w:eastAsia="MS Mincho"/>
          <w:szCs w:val="20"/>
        </w:rPr>
        <w:t>. For example,</w:t>
      </w:r>
      <w:r w:rsidR="00EA29EF">
        <w:rPr>
          <w:rStyle w:val="IvDbodytextChar"/>
          <w:rFonts w:eastAsia="MS Mincho"/>
          <w:szCs w:val="20"/>
        </w:rPr>
        <w:t xml:space="preserve"> </w:t>
      </w:r>
      <w:r w:rsidR="00227B75" w:rsidRPr="00600087">
        <w:rPr>
          <w:rStyle w:val="IvDbodytextChar"/>
          <w:rFonts w:eastAsia="MS Mincho"/>
          <w:szCs w:val="20"/>
        </w:rPr>
        <w:t xml:space="preserve">the destination </w:t>
      </w:r>
      <w:r w:rsidR="00EA29EF">
        <w:rPr>
          <w:rStyle w:val="IvDbodytextChar"/>
          <w:rFonts w:eastAsia="MS Mincho"/>
          <w:szCs w:val="20"/>
        </w:rPr>
        <w:t xml:space="preserve">that </w:t>
      </w:r>
      <w:r w:rsidR="00227B75" w:rsidRPr="00600087">
        <w:rPr>
          <w:rStyle w:val="IvDbodytextChar"/>
          <w:rFonts w:eastAsia="MS Mincho"/>
          <w:szCs w:val="20"/>
        </w:rPr>
        <w:t xml:space="preserve">has </w:t>
      </w:r>
      <w:r w:rsidR="00C83D94">
        <w:rPr>
          <w:rStyle w:val="IvDbodytextChar"/>
          <w:rFonts w:eastAsia="MS Mincho"/>
          <w:szCs w:val="20"/>
        </w:rPr>
        <w:t>a</w:t>
      </w:r>
      <w:r w:rsidR="00227B75" w:rsidRPr="00600087">
        <w:rPr>
          <w:rStyle w:val="IvDbodytextChar"/>
          <w:rFonts w:eastAsia="MS Mincho"/>
          <w:szCs w:val="20"/>
        </w:rPr>
        <w:t xml:space="preserve">ctive </w:t>
      </w:r>
      <w:r w:rsidR="00C83D94">
        <w:rPr>
          <w:rStyle w:val="IvDbodytextChar"/>
          <w:rFonts w:eastAsia="MS Mincho"/>
          <w:szCs w:val="20"/>
        </w:rPr>
        <w:t>t</w:t>
      </w:r>
      <w:r w:rsidR="00227B75" w:rsidRPr="00600087">
        <w:rPr>
          <w:rStyle w:val="IvDbodytextChar"/>
          <w:rFonts w:eastAsia="MS Mincho"/>
          <w:szCs w:val="20"/>
        </w:rPr>
        <w:t>ime</w:t>
      </w:r>
      <w:r w:rsidR="00227B75" w:rsidRPr="00600087">
        <w:rPr>
          <w:rStyle w:val="IvDbodytextChar"/>
          <w:rFonts w:eastAsia="MS Mincho"/>
          <w:szCs w:val="20"/>
        </w:rPr>
        <w:t xml:space="preserve"> overlapping with the </w:t>
      </w:r>
      <w:r w:rsidR="00C83D94">
        <w:rPr>
          <w:rStyle w:val="IvDbodytextChar"/>
          <w:rFonts w:eastAsia="MS Mincho"/>
          <w:szCs w:val="20"/>
        </w:rPr>
        <w:t>a</w:t>
      </w:r>
      <w:r w:rsidR="00227B75" w:rsidRPr="00600087">
        <w:rPr>
          <w:rStyle w:val="IvDbodytextChar"/>
          <w:rFonts w:eastAsia="MS Mincho"/>
          <w:szCs w:val="20"/>
        </w:rPr>
        <w:t xml:space="preserve">ctive </w:t>
      </w:r>
      <w:r w:rsidR="00C83D94">
        <w:rPr>
          <w:rStyle w:val="IvDbodytextChar"/>
          <w:rFonts w:eastAsia="MS Mincho"/>
          <w:szCs w:val="20"/>
        </w:rPr>
        <w:t>t</w:t>
      </w:r>
      <w:r w:rsidR="00227B75" w:rsidRPr="00600087">
        <w:rPr>
          <w:rStyle w:val="IvDbodytextChar"/>
          <w:rFonts w:eastAsia="MS Mincho"/>
          <w:szCs w:val="20"/>
        </w:rPr>
        <w:t>ime</w:t>
      </w:r>
      <w:r w:rsidR="00227B75" w:rsidRPr="00600087">
        <w:rPr>
          <w:rStyle w:val="IvDbodytextChar"/>
          <w:rFonts w:eastAsia="MS Mincho"/>
          <w:szCs w:val="20"/>
        </w:rPr>
        <w:t xml:space="preserve"> of the largest number of other destinations which also have data in the LCHs</w:t>
      </w:r>
      <w:r w:rsidR="00C83D94">
        <w:rPr>
          <w:rStyle w:val="IvDbodytextChar"/>
          <w:rFonts w:eastAsia="MS Mincho"/>
          <w:szCs w:val="20"/>
        </w:rPr>
        <w:t xml:space="preserve"> </w:t>
      </w:r>
      <w:r w:rsidR="00D46EC0">
        <w:rPr>
          <w:rStyle w:val="IvDbodytextChar"/>
          <w:rFonts w:eastAsia="MS Mincho"/>
          <w:szCs w:val="20"/>
        </w:rPr>
        <w:t>is selected</w:t>
      </w:r>
      <w:r w:rsidR="00227B75" w:rsidRPr="00600087">
        <w:rPr>
          <w:rStyle w:val="IvDbodytextChar"/>
          <w:rFonts w:eastAsia="MS Mincho"/>
          <w:szCs w:val="20"/>
        </w:rPr>
        <w:t>.</w:t>
      </w:r>
      <w:r w:rsidR="00227B75" w:rsidRPr="00600087">
        <w:rPr>
          <w:rStyle w:val="IvDbodytextChar"/>
          <w:rFonts w:eastAsia="MS Mincho"/>
          <w:szCs w:val="20"/>
        </w:rPr>
        <w:t xml:space="preserve"> </w:t>
      </w:r>
      <w:r w:rsidR="00F0516C">
        <w:rPr>
          <w:rStyle w:val="IvDbodytextChar"/>
          <w:rFonts w:eastAsia="MS Mincho"/>
          <w:szCs w:val="20"/>
        </w:rPr>
        <w:t xml:space="preserve">Doing so </w:t>
      </w:r>
      <w:r w:rsidR="00444E5F">
        <w:rPr>
          <w:rStyle w:val="IvDbodytextChar"/>
          <w:rFonts w:eastAsia="MS Mincho"/>
          <w:szCs w:val="20"/>
        </w:rPr>
        <w:t>helps</w:t>
      </w:r>
      <w:r w:rsidR="00227B75" w:rsidRPr="00600087">
        <w:rPr>
          <w:rStyle w:val="IvDbodytextChar"/>
          <w:rFonts w:eastAsia="MS Mincho"/>
          <w:szCs w:val="20"/>
        </w:rPr>
        <w:t xml:space="preserve"> maximize the possibility that a SL grant using these resources will be utilized because there are highest number of destinations sharing the selected </w:t>
      </w:r>
      <w:r w:rsidR="00112AB8">
        <w:rPr>
          <w:rStyle w:val="IvDbodytextChar"/>
          <w:rFonts w:eastAsia="MS Mincho"/>
          <w:szCs w:val="20"/>
        </w:rPr>
        <w:t>a</w:t>
      </w:r>
      <w:r w:rsidR="00227B75" w:rsidRPr="00600087">
        <w:rPr>
          <w:rStyle w:val="IvDbodytextChar"/>
          <w:rFonts w:eastAsia="MS Mincho"/>
          <w:szCs w:val="20"/>
        </w:rPr>
        <w:t xml:space="preserve">ctive </w:t>
      </w:r>
      <w:r w:rsidR="00112AB8">
        <w:rPr>
          <w:rStyle w:val="IvDbodytextChar"/>
          <w:rFonts w:eastAsia="MS Mincho"/>
          <w:szCs w:val="20"/>
        </w:rPr>
        <w:t>t</w:t>
      </w:r>
      <w:r w:rsidR="00227B75" w:rsidRPr="00600087">
        <w:rPr>
          <w:rStyle w:val="IvDbodytextChar"/>
          <w:rFonts w:eastAsia="MS Mincho"/>
          <w:szCs w:val="20"/>
        </w:rPr>
        <w:t>ime</w:t>
      </w:r>
      <w:r w:rsidR="00BA18F6">
        <w:rPr>
          <w:rStyle w:val="IvDbodytextChar"/>
          <w:rFonts w:eastAsia="MS Mincho"/>
          <w:szCs w:val="20"/>
        </w:rPr>
        <w:t>.</w:t>
      </w:r>
      <w:r w:rsidR="00AA3B33">
        <w:rPr>
          <w:rStyle w:val="IvDbodytextChar"/>
          <w:rFonts w:eastAsia="MS Mincho"/>
          <w:szCs w:val="20"/>
        </w:rPr>
        <w:t xml:space="preserve"> In addition, upon reception of </w:t>
      </w:r>
      <w:r w:rsidR="00CC3148">
        <w:rPr>
          <w:rStyle w:val="IvDbodytextChar"/>
          <w:rFonts w:eastAsia="MS Mincho"/>
          <w:szCs w:val="20"/>
        </w:rPr>
        <w:t xml:space="preserve">a </w:t>
      </w:r>
      <w:r w:rsidR="00AA3B33">
        <w:rPr>
          <w:rStyle w:val="IvDbodytextChar"/>
          <w:rFonts w:eastAsia="MS Mincho"/>
          <w:szCs w:val="20"/>
        </w:rPr>
        <w:t xml:space="preserve">SL grant, the MAC layer </w:t>
      </w:r>
      <w:r w:rsidR="00A8673E">
        <w:rPr>
          <w:rStyle w:val="IvDbodytextChar"/>
          <w:rFonts w:eastAsia="MS Mincho"/>
          <w:szCs w:val="20"/>
        </w:rPr>
        <w:t>performs</w:t>
      </w:r>
      <w:r w:rsidR="00AA3B33">
        <w:rPr>
          <w:rStyle w:val="IvDbodytextChar"/>
          <w:rFonts w:eastAsia="MS Mincho"/>
          <w:szCs w:val="20"/>
        </w:rPr>
        <w:t xml:space="preserve"> </w:t>
      </w:r>
      <w:r w:rsidR="00932FD0">
        <w:rPr>
          <w:rStyle w:val="IvDbodytextChar"/>
          <w:rFonts w:eastAsia="MS Mincho"/>
          <w:szCs w:val="20"/>
        </w:rPr>
        <w:t>the</w:t>
      </w:r>
      <w:r w:rsidR="00AA3B33">
        <w:rPr>
          <w:rStyle w:val="IvDbodytextChar"/>
          <w:rFonts w:eastAsia="MS Mincho"/>
          <w:szCs w:val="20"/>
        </w:rPr>
        <w:t xml:space="preserve"> procedure in the LCP to select a suitable destination based on whether active time of each destination maps to the SL grant. </w:t>
      </w:r>
      <w:r w:rsidR="00932FD0">
        <w:rPr>
          <w:rStyle w:val="IvDbodytextChar"/>
          <w:rFonts w:eastAsia="MS Mincho"/>
          <w:szCs w:val="20"/>
        </w:rPr>
        <w:t xml:space="preserve">For example, </w:t>
      </w:r>
      <w:r w:rsidR="00760605">
        <w:rPr>
          <w:rStyle w:val="IvDbodytextChar"/>
          <w:rFonts w:eastAsia="MS Mincho"/>
          <w:szCs w:val="20"/>
        </w:rPr>
        <w:t>t</w:t>
      </w:r>
      <w:r w:rsidR="00760605" w:rsidRPr="006C6445">
        <w:rPr>
          <w:rStyle w:val="IvDbodytextChar"/>
          <w:rFonts w:eastAsia="MS Mincho"/>
          <w:szCs w:val="20"/>
        </w:rPr>
        <w:t xml:space="preserve">he destination whose </w:t>
      </w:r>
      <w:r w:rsidR="00760605">
        <w:rPr>
          <w:rStyle w:val="IvDbodytextChar"/>
          <w:rFonts w:eastAsia="MS Mincho"/>
          <w:szCs w:val="20"/>
        </w:rPr>
        <w:t>a</w:t>
      </w:r>
      <w:r w:rsidR="00760605" w:rsidRPr="006C6445">
        <w:rPr>
          <w:rStyle w:val="IvDbodytextChar"/>
          <w:rFonts w:eastAsia="MS Mincho"/>
          <w:szCs w:val="20"/>
        </w:rPr>
        <w:t xml:space="preserve">ctive </w:t>
      </w:r>
      <w:r w:rsidR="00760605">
        <w:rPr>
          <w:rStyle w:val="IvDbodytextChar"/>
          <w:rFonts w:eastAsia="MS Mincho"/>
          <w:szCs w:val="20"/>
        </w:rPr>
        <w:t>t</w:t>
      </w:r>
      <w:r w:rsidR="00760605" w:rsidRPr="006C6445">
        <w:rPr>
          <w:rStyle w:val="IvDbodytextChar"/>
          <w:rFonts w:eastAsia="MS Mincho"/>
          <w:szCs w:val="20"/>
        </w:rPr>
        <w:t xml:space="preserve">ime contains </w:t>
      </w:r>
      <w:r w:rsidR="00024FCA">
        <w:rPr>
          <w:rStyle w:val="IvDbodytextChar"/>
          <w:rFonts w:eastAsia="MS Mincho"/>
          <w:szCs w:val="20"/>
        </w:rPr>
        <w:t xml:space="preserve">all SL grant resources or </w:t>
      </w:r>
      <w:r w:rsidR="007108D8">
        <w:rPr>
          <w:rStyle w:val="IvDbodytextChar"/>
          <w:rFonts w:eastAsia="MS Mincho"/>
          <w:szCs w:val="20"/>
        </w:rPr>
        <w:t xml:space="preserve">contains </w:t>
      </w:r>
      <w:r w:rsidR="00760605" w:rsidRPr="006C6445">
        <w:rPr>
          <w:rStyle w:val="IvDbodytextChar"/>
          <w:rFonts w:eastAsia="MS Mincho"/>
          <w:szCs w:val="20"/>
        </w:rPr>
        <w:t xml:space="preserve">the largest number of </w:t>
      </w:r>
      <w:r w:rsidR="008E5AAF">
        <w:rPr>
          <w:rStyle w:val="IvDbodytextChar"/>
          <w:rFonts w:eastAsia="MS Mincho"/>
          <w:szCs w:val="20"/>
        </w:rPr>
        <w:t xml:space="preserve">the </w:t>
      </w:r>
      <w:r w:rsidR="00760605" w:rsidRPr="006C6445">
        <w:rPr>
          <w:rStyle w:val="IvDbodytextChar"/>
          <w:rFonts w:eastAsia="MS Mincho"/>
          <w:szCs w:val="20"/>
        </w:rPr>
        <w:t>SL grant resources is selected</w:t>
      </w:r>
      <w:r w:rsidR="008E5AAF">
        <w:rPr>
          <w:rStyle w:val="IvDbodytextChar"/>
          <w:rFonts w:eastAsia="MS Mincho"/>
          <w:szCs w:val="20"/>
        </w:rPr>
        <w:t>.</w:t>
      </w:r>
      <w:r w:rsidR="004E6CBB">
        <w:rPr>
          <w:rStyle w:val="IvDbodytextChar"/>
          <w:rFonts w:eastAsia="MS Mincho"/>
          <w:szCs w:val="20"/>
        </w:rPr>
        <w:t xml:space="preserve"> Note that, this is re</w:t>
      </w:r>
      <w:r w:rsidR="0037775A">
        <w:rPr>
          <w:rStyle w:val="IvDbodytextChar"/>
          <w:rFonts w:eastAsia="MS Mincho"/>
          <w:szCs w:val="20"/>
        </w:rPr>
        <w:t>lated to an agreement made in RAN2</w:t>
      </w:r>
      <w:r w:rsidR="00CB101D">
        <w:rPr>
          <w:rStyle w:val="IvDbodytextChar"/>
          <w:rFonts w:eastAsia="MS Mincho"/>
          <w:szCs w:val="20"/>
        </w:rPr>
        <w:t>#113bis, cite be</w:t>
      </w:r>
      <w:r w:rsidR="002A5CD3">
        <w:rPr>
          <w:rStyle w:val="IvDbodytextChar"/>
          <w:rFonts w:eastAsia="MS Mincho"/>
          <w:szCs w:val="20"/>
        </w:rPr>
        <w:t>low.</w:t>
      </w:r>
    </w:p>
    <w:p w14:paraId="7E750F5B" w14:textId="77777777" w:rsidR="00BC3E26" w:rsidRDefault="0037775A" w:rsidP="00C34BA1">
      <w:pPr>
        <w:jc w:val="both"/>
      </w:pPr>
      <w:r>
        <w:rPr>
          <w:rStyle w:val="IvDbodytextChar"/>
          <w:rFonts w:eastAsia="MS Mincho"/>
          <w:szCs w:val="20"/>
        </w:rPr>
        <w:t xml:space="preserve"> </w:t>
      </w:r>
      <w:r w:rsidR="00425D54">
        <w:tab/>
      </w:r>
    </w:p>
    <w:tbl>
      <w:tblPr>
        <w:tblStyle w:val="TableGrid"/>
        <w:tblW w:w="0" w:type="auto"/>
        <w:tblInd w:w="846" w:type="dxa"/>
        <w:tblLook w:val="04A0" w:firstRow="1" w:lastRow="0" w:firstColumn="1" w:lastColumn="0" w:noHBand="0" w:noVBand="1"/>
      </w:tblPr>
      <w:tblGrid>
        <w:gridCol w:w="8783"/>
      </w:tblGrid>
      <w:tr w:rsidR="00BC3E26" w14:paraId="6823CBC6" w14:textId="77777777" w:rsidTr="006C6445">
        <w:tc>
          <w:tcPr>
            <w:tcW w:w="8783" w:type="dxa"/>
          </w:tcPr>
          <w:p w14:paraId="507308C2" w14:textId="404D47D7" w:rsidR="00BC3E26" w:rsidRDefault="00BC3E26" w:rsidP="00C34BA1">
            <w:pPr>
              <w:jc w:val="both"/>
            </w:pPr>
            <w:r>
              <w:t>RAN2 assumes LCP enhancements for ensuring a TX UE transmits data in the active time of an RX UE are needed. FFS on the resource (re)selection enhancements (</w:t>
            </w:r>
            <w:proofErr w:type="gramStart"/>
            <w:r>
              <w:t>e.g.</w:t>
            </w:r>
            <w:proofErr w:type="gramEnd"/>
            <w:r>
              <w:t xml:space="preserve"> limiting the resources to the active time for peer UE).</w:t>
            </w:r>
          </w:p>
        </w:tc>
      </w:tr>
    </w:tbl>
    <w:p w14:paraId="43E1E3D9" w14:textId="22A3BC21" w:rsidR="00425D54" w:rsidRDefault="00425D54" w:rsidP="006C6445">
      <w:pPr>
        <w:jc w:val="both"/>
      </w:pPr>
    </w:p>
    <w:p w14:paraId="054A5837" w14:textId="0E621A30" w:rsidR="00470EE9" w:rsidRPr="006C6445" w:rsidRDefault="00C34BA1" w:rsidP="006C6445">
      <w:pPr>
        <w:jc w:val="both"/>
        <w:rPr>
          <w:rStyle w:val="IvDbodytextChar"/>
          <w:rFonts w:eastAsia="MS Mincho"/>
          <w:szCs w:val="20"/>
          <w:lang w:val="en-GB"/>
        </w:rPr>
      </w:pPr>
      <w:r>
        <w:rPr>
          <w:rStyle w:val="IvDbodytextChar"/>
          <w:rFonts w:eastAsia="MS Mincho"/>
          <w:szCs w:val="20"/>
          <w:lang w:val="en-GB"/>
        </w:rPr>
        <w:t>Based on the above analysis of solutions to Issue 2, we propose the following:</w:t>
      </w:r>
    </w:p>
    <w:p w14:paraId="4966FFEB" w14:textId="77777777" w:rsidR="00EC36AA" w:rsidRPr="00600087" w:rsidRDefault="00EC36AA" w:rsidP="00600087">
      <w:pPr>
        <w:rPr>
          <w:szCs w:val="20"/>
        </w:rPr>
      </w:pPr>
    </w:p>
    <w:p w14:paraId="6830B0A8" w14:textId="570D971C" w:rsidR="00D17851" w:rsidRDefault="00355505" w:rsidP="00630BE5">
      <w:pPr>
        <w:pStyle w:val="Proposal"/>
        <w:overflowPunct w:val="0"/>
        <w:autoSpaceDE w:val="0"/>
        <w:autoSpaceDN w:val="0"/>
        <w:adjustRightInd w:val="0"/>
        <w:spacing w:before="0"/>
        <w:textAlignment w:val="baseline"/>
      </w:pPr>
      <w:bookmarkStart w:id="31" w:name="_Toc85716447"/>
      <w:r>
        <w:t>W</w:t>
      </w:r>
      <w:r>
        <w:t>hen providing active time to the Physical layer</w:t>
      </w:r>
      <w:r>
        <w:t>, t</w:t>
      </w:r>
      <w:r w:rsidR="009A0891">
        <w:t>he MAC layer prefilters destinations</w:t>
      </w:r>
      <w:r w:rsidR="0055141F">
        <w:t>. FFS on the selection conditions.</w:t>
      </w:r>
      <w:bookmarkEnd w:id="31"/>
      <w:r w:rsidR="0055141F">
        <w:t xml:space="preserve">  </w:t>
      </w:r>
    </w:p>
    <w:p w14:paraId="454981F4" w14:textId="2DB8E5DF" w:rsidR="0022781A" w:rsidRDefault="009A0891" w:rsidP="0022781A">
      <w:pPr>
        <w:pStyle w:val="Proposal"/>
        <w:overflowPunct w:val="0"/>
        <w:autoSpaceDE w:val="0"/>
        <w:autoSpaceDN w:val="0"/>
        <w:adjustRightInd w:val="0"/>
        <w:spacing w:before="0"/>
        <w:textAlignment w:val="baseline"/>
      </w:pPr>
      <w:bookmarkStart w:id="32" w:name="_Toc85716448"/>
      <w:r>
        <w:t xml:space="preserve">Upon reception of </w:t>
      </w:r>
      <w:r w:rsidR="00594C62">
        <w:t xml:space="preserve">a </w:t>
      </w:r>
      <w:r>
        <w:t xml:space="preserve">SL grant, the MAC layer selects a </w:t>
      </w:r>
      <w:r w:rsidR="0022781A">
        <w:t xml:space="preserve">suitable </w:t>
      </w:r>
      <w:r>
        <w:t>destination based on active time of each destination</w:t>
      </w:r>
      <w:r w:rsidR="00AD31E7">
        <w:t>.</w:t>
      </w:r>
      <w:r>
        <w:t xml:space="preserve"> </w:t>
      </w:r>
      <w:r w:rsidR="008C16DA">
        <w:t>FFS details</w:t>
      </w:r>
      <w:r w:rsidR="0033119B">
        <w:t xml:space="preserve"> of the selection</w:t>
      </w:r>
      <w:r w:rsidR="008C16DA">
        <w:t>.</w:t>
      </w:r>
      <w:bookmarkEnd w:id="32"/>
    </w:p>
    <w:p w14:paraId="3C79BA92" w14:textId="256673B8" w:rsidR="00AA0738" w:rsidRPr="00AA0738" w:rsidRDefault="00AA0738" w:rsidP="00AA0738">
      <w:pPr>
        <w:pStyle w:val="Heading2"/>
        <w:suppressAutoHyphens w:val="0"/>
        <w:adjustRightInd w:val="0"/>
        <w:rPr>
          <w:rFonts w:eastAsia="Times New Roman"/>
          <w:szCs w:val="32"/>
          <w:lang w:val="sv-SE"/>
        </w:rPr>
      </w:pPr>
      <w:r w:rsidRPr="00AA0738">
        <w:rPr>
          <w:rFonts w:eastAsia="Times New Roman"/>
          <w:szCs w:val="32"/>
          <w:lang w:val="sv-SE"/>
        </w:rPr>
        <w:t xml:space="preserve">2.2 </w:t>
      </w:r>
      <w:r w:rsidRPr="00AA0738">
        <w:rPr>
          <w:rFonts w:eastAsia="Times New Roman"/>
          <w:szCs w:val="32"/>
          <w:lang w:val="sv-SE"/>
        </w:rPr>
        <w:tab/>
        <w:t>DRX RTT timer and HARQ retransmission timer</w:t>
      </w:r>
    </w:p>
    <w:p w14:paraId="4FB32C2E" w14:textId="46E2DF3D" w:rsidR="00AF37C9" w:rsidRPr="00F021B8" w:rsidRDefault="00AF37C9" w:rsidP="00AF37C9">
      <w:pPr>
        <w:pStyle w:val="BodyText"/>
      </w:pPr>
      <w:r>
        <w:t>RAN2#113bis</w:t>
      </w:r>
      <w:r w:rsidDel="00EF07B5">
        <w:t xml:space="preserve"> </w:t>
      </w:r>
      <w:r>
        <w:t>made the following agreements on the HARQ RTT timer and HARQ retransmission timer:</w:t>
      </w:r>
    </w:p>
    <w:p w14:paraId="0FCDD7D6" w14:textId="77777777" w:rsidR="00AF37C9" w:rsidRPr="00BF1461" w:rsidRDefault="00AF37C9" w:rsidP="00BF1461">
      <w:pPr>
        <w:pStyle w:val="ListParagraph"/>
        <w:numPr>
          <w:ilvl w:val="0"/>
          <w:numId w:val="47"/>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BF1461">
        <w:rPr>
          <w:rFonts w:ascii="Arial" w:hAnsi="Arial" w:cs="Arial"/>
          <w:i/>
          <w:iCs/>
          <w:sz w:val="20"/>
          <w:szCs w:val="20"/>
          <w:u w:val="single"/>
        </w:rPr>
        <w:t>Working assumption:</w:t>
      </w:r>
      <w:r w:rsidRPr="00BF1461">
        <w:rPr>
          <w:rFonts w:ascii="Arial" w:hAnsi="Arial" w:cs="Arial"/>
          <w:i/>
          <w:iCs/>
          <w:sz w:val="20"/>
          <w:szCs w:val="20"/>
        </w:rPr>
        <w:t xml:space="preserve"> SL HARQ RTT timer can be derived from the retransmission resource timing when the SCI indicates a retransmission resource. </w:t>
      </w:r>
      <w:r w:rsidRPr="001C43B2">
        <w:rPr>
          <w:rFonts w:ascii="Arial" w:hAnsi="Arial" w:cs="Arial"/>
          <w:i/>
          <w:iCs/>
          <w:sz w:val="20"/>
          <w:szCs w:val="20"/>
          <w:highlight w:val="yellow"/>
        </w:rPr>
        <w:t>FFS whether explicitly configured SL HARQ RTT timer may be still required If big problem is identified.</w:t>
      </w:r>
    </w:p>
    <w:p w14:paraId="69BBACD5" w14:textId="77777777" w:rsidR="00AF37C9" w:rsidRPr="00BF1461" w:rsidRDefault="00AF37C9" w:rsidP="00BF1461">
      <w:pPr>
        <w:pStyle w:val="ListParagraph"/>
        <w:numPr>
          <w:ilvl w:val="0"/>
          <w:numId w:val="47"/>
        </w:numPr>
        <w:pBdr>
          <w:top w:val="single" w:sz="4" w:space="1" w:color="000000"/>
          <w:left w:val="single" w:sz="4" w:space="4" w:color="000000"/>
          <w:bottom w:val="single" w:sz="4" w:space="1" w:color="000000"/>
          <w:right w:val="single" w:sz="4" w:space="4" w:color="000000"/>
        </w:pBdr>
        <w:tabs>
          <w:tab w:val="left" w:pos="1440"/>
        </w:tabs>
        <w:rPr>
          <w:rFonts w:ascii="Arial" w:hAnsi="Arial" w:cs="Arial"/>
          <w:i/>
          <w:iCs/>
          <w:sz w:val="20"/>
          <w:szCs w:val="20"/>
        </w:rPr>
      </w:pPr>
      <w:r w:rsidRPr="00BF1461">
        <w:rPr>
          <w:rFonts w:ascii="Arial" w:hAnsi="Arial" w:cs="Arial"/>
          <w:i/>
          <w:iCs/>
          <w:sz w:val="20"/>
          <w:szCs w:val="20"/>
        </w:rPr>
        <w:t>Retransmission timer can be started upon expiry of the HARQ RTT timer.</w:t>
      </w:r>
    </w:p>
    <w:p w14:paraId="5FE24F14" w14:textId="77777777" w:rsidR="00AF37C9" w:rsidRPr="00BF1461" w:rsidRDefault="00AF37C9" w:rsidP="00BF1461">
      <w:pPr>
        <w:pStyle w:val="ListParagraph"/>
        <w:numPr>
          <w:ilvl w:val="0"/>
          <w:numId w:val="47"/>
        </w:numPr>
        <w:pBdr>
          <w:top w:val="single" w:sz="4" w:space="1" w:color="000000"/>
          <w:left w:val="single" w:sz="4" w:space="4" w:color="000000"/>
          <w:bottom w:val="single" w:sz="4" w:space="1" w:color="000000"/>
          <w:right w:val="single" w:sz="4" w:space="4" w:color="000000"/>
        </w:pBdr>
        <w:tabs>
          <w:tab w:val="left" w:pos="1440"/>
        </w:tabs>
        <w:rPr>
          <w:rFonts w:ascii="Arial" w:hAnsi="Arial" w:cs="Arial"/>
          <w:i/>
          <w:iCs/>
          <w:sz w:val="20"/>
          <w:szCs w:val="20"/>
        </w:rPr>
      </w:pPr>
      <w:r w:rsidRPr="00BF1461">
        <w:rPr>
          <w:rFonts w:ascii="Arial" w:hAnsi="Arial" w:cs="Arial"/>
          <w:i/>
          <w:iCs/>
          <w:sz w:val="20"/>
          <w:szCs w:val="20"/>
        </w:rPr>
        <w:t>For cases where there is some uncertainty in the timing of a retransmission for a HARQ process (</w:t>
      </w:r>
      <w:proofErr w:type="gramStart"/>
      <w:r w:rsidRPr="00BF1461">
        <w:rPr>
          <w:rFonts w:ascii="Arial" w:hAnsi="Arial" w:cs="Arial"/>
          <w:i/>
          <w:iCs/>
          <w:sz w:val="20"/>
          <w:szCs w:val="20"/>
        </w:rPr>
        <w:t>e.g.</w:t>
      </w:r>
      <w:proofErr w:type="gramEnd"/>
      <w:r w:rsidRPr="00BF1461">
        <w:rPr>
          <w:rFonts w:ascii="Arial" w:hAnsi="Arial" w:cs="Arial"/>
          <w:i/>
          <w:iCs/>
          <w:sz w:val="20"/>
          <w:szCs w:val="20"/>
        </w:rPr>
        <w:t xml:space="preserve"> due to no retransmission resource indicated in the SCI, or possible reselection by the TX UE) the RX UE uses a configured retransmission timer.</w:t>
      </w:r>
    </w:p>
    <w:p w14:paraId="08009B18" w14:textId="77777777" w:rsidR="00AF37C9" w:rsidRPr="001C42EE" w:rsidRDefault="00AF37C9" w:rsidP="00BF1461">
      <w:pPr>
        <w:pStyle w:val="ListParagraph"/>
        <w:numPr>
          <w:ilvl w:val="0"/>
          <w:numId w:val="47"/>
        </w:numPr>
        <w:pBdr>
          <w:top w:val="single" w:sz="4" w:space="1" w:color="000000"/>
          <w:left w:val="single" w:sz="4" w:space="4" w:color="000000"/>
          <w:bottom w:val="single" w:sz="4" w:space="1" w:color="000000"/>
          <w:right w:val="single" w:sz="4" w:space="4" w:color="000000"/>
        </w:pBdr>
        <w:tabs>
          <w:tab w:val="left" w:pos="1440"/>
        </w:tabs>
        <w:rPr>
          <w:rFonts w:ascii="Arial" w:hAnsi="Arial" w:cs="Arial"/>
          <w:sz w:val="20"/>
          <w:szCs w:val="20"/>
        </w:rPr>
      </w:pPr>
      <w:r w:rsidRPr="00BF1461">
        <w:rPr>
          <w:rFonts w:ascii="Arial" w:hAnsi="Arial" w:cs="Arial"/>
          <w:i/>
          <w:iCs/>
          <w:sz w:val="20"/>
          <w:szCs w:val="20"/>
        </w:rPr>
        <w:lastRenderedPageBreak/>
        <w:t>The value(s) of the SL retransmission timer can be determined by UE or NW implementation.</w:t>
      </w:r>
    </w:p>
    <w:p w14:paraId="6CC94B55" w14:textId="56E9BAD0" w:rsidR="00F021B8" w:rsidRPr="00F021B8" w:rsidRDefault="00EF07B5" w:rsidP="00F021B8">
      <w:pPr>
        <w:pStyle w:val="BodyText"/>
      </w:pPr>
      <w:r>
        <w:t>RAN2#11</w:t>
      </w:r>
      <w:r w:rsidR="00EE06CD">
        <w:t>5e</w:t>
      </w:r>
      <w:r w:rsidDel="00EF07B5">
        <w:t xml:space="preserve"> </w:t>
      </w:r>
      <w:r w:rsidR="00BF1461">
        <w:t xml:space="preserve">further </w:t>
      </w:r>
      <w:r>
        <w:t xml:space="preserve">made the following agreement on the </w:t>
      </w:r>
      <w:r w:rsidR="00F021B8">
        <w:t>HARQ RTT timer</w:t>
      </w:r>
      <w:r w:rsidR="00BB567F">
        <w:t>:</w:t>
      </w:r>
    </w:p>
    <w:p w14:paraId="015BE322" w14:textId="27641607" w:rsidR="00F021B8" w:rsidRPr="00D37A72" w:rsidRDefault="00D37A72" w:rsidP="001C42EE">
      <w:pPr>
        <w:pStyle w:val="ListParagraph"/>
        <w:numPr>
          <w:ilvl w:val="0"/>
          <w:numId w:val="40"/>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D37A72">
        <w:rPr>
          <w:rFonts w:ascii="Arial" w:hAnsi="Arial" w:cs="Arial"/>
          <w:i/>
          <w:iCs/>
          <w:sz w:val="20"/>
          <w:szCs w:val="20"/>
        </w:rPr>
        <w:t xml:space="preserve">HARQ RTT is supported for both HARQ enabled and HARQ disabled cases by allowing HARQ RTT timer to be set to different values.  </w:t>
      </w:r>
      <w:r w:rsidRPr="00D37A72">
        <w:rPr>
          <w:rFonts w:ascii="Arial" w:hAnsi="Arial" w:cs="Arial"/>
          <w:i/>
          <w:iCs/>
          <w:sz w:val="20"/>
          <w:szCs w:val="20"/>
          <w:highlight w:val="yellow"/>
        </w:rPr>
        <w:t>FFS on the specific values that can be used for HARQ disabled case</w:t>
      </w:r>
      <w:r w:rsidR="00BA2113" w:rsidRPr="00D37A72">
        <w:rPr>
          <w:rFonts w:ascii="Arial" w:hAnsi="Arial" w:cs="Arial"/>
          <w:i/>
          <w:iCs/>
          <w:sz w:val="20"/>
          <w:szCs w:val="20"/>
        </w:rPr>
        <w:t>.</w:t>
      </w:r>
    </w:p>
    <w:p w14:paraId="758D4339" w14:textId="395E1C15" w:rsidR="00904B88" w:rsidRDefault="000D341C">
      <w:pPr>
        <w:pStyle w:val="BodyText"/>
      </w:pPr>
      <w:r>
        <w:t>Regarding the value of the</w:t>
      </w:r>
      <w:r w:rsidR="001C26F9">
        <w:t xml:space="preserve"> HARQ RTT timer, we are supportive of the </w:t>
      </w:r>
      <w:r w:rsidR="00562C54">
        <w:t>RAN2-113b</w:t>
      </w:r>
      <w:r w:rsidR="00573FBA">
        <w:t>is</w:t>
      </w:r>
      <w:r w:rsidR="00562C54">
        <w:t xml:space="preserve"> </w:t>
      </w:r>
      <w:r w:rsidR="001C26F9">
        <w:t xml:space="preserve">working </w:t>
      </w:r>
      <w:r w:rsidR="00562C54">
        <w:t>assumption</w:t>
      </w:r>
      <w:r w:rsidR="001C26F9">
        <w:t xml:space="preserve"> that the timer can be derived</w:t>
      </w:r>
      <w:r w:rsidR="00F52112">
        <w:t xml:space="preserve"> from the resource reservation information contained in the SCI when such information is available. </w:t>
      </w:r>
      <w:r w:rsidR="00502862">
        <w:rPr>
          <w:rFonts w:cs="Arial"/>
          <w:szCs w:val="20"/>
        </w:rPr>
        <w:t xml:space="preserve">We see no issue has been observed. </w:t>
      </w:r>
      <w:r w:rsidR="00904B88" w:rsidRPr="00904B88">
        <w:t>Although some companies have raised that there may be timing issue for RX UE to determine the reserved timing resources via a received SCI in case there is M to 1 mapping between TX pools and RX pools. For that aspect, we think it will be just a bad network configuration. The network can just provide proper 1 to 1 mapping between TX pools and RX pools to avoid any ambiguity on timing. Therefore, we think RAN2 can just confirm this working assumption.</w:t>
      </w:r>
    </w:p>
    <w:p w14:paraId="6E60E026" w14:textId="1764ED3E" w:rsidR="00A0429C" w:rsidRPr="00D63636" w:rsidRDefault="00546A8E" w:rsidP="001C42EE">
      <w:pPr>
        <w:pStyle w:val="Proposal"/>
        <w:tabs>
          <w:tab w:val="left" w:pos="1304"/>
        </w:tabs>
      </w:pPr>
      <w:bookmarkStart w:id="33" w:name="_Toc85716449"/>
      <w:r w:rsidRPr="00D63636">
        <w:t xml:space="preserve">RAN2 confirms the working assumption that </w:t>
      </w:r>
      <w:r w:rsidR="00E83183" w:rsidRPr="00D63636">
        <w:rPr>
          <w:rFonts w:cs="Arial"/>
          <w:szCs w:val="20"/>
        </w:rPr>
        <w:t xml:space="preserve">the </w:t>
      </w:r>
      <w:r w:rsidRPr="00D63636">
        <w:rPr>
          <w:rFonts w:cs="Arial"/>
          <w:szCs w:val="20"/>
        </w:rPr>
        <w:t>HARQ RTT timer can be derived from the retransmission resource timing when the SCI indicates a retransmission resource</w:t>
      </w:r>
      <w:r w:rsidR="00A0429C" w:rsidRPr="00D63636">
        <w:t>.</w:t>
      </w:r>
      <w:bookmarkEnd w:id="33"/>
    </w:p>
    <w:p w14:paraId="045CADAD" w14:textId="507350EC" w:rsidR="00751CDF" w:rsidRDefault="003B4385" w:rsidP="003E20DA">
      <w:pPr>
        <w:jc w:val="both"/>
        <w:rPr>
          <w:rFonts w:cs="Arial"/>
        </w:rPr>
      </w:pPr>
      <w:r w:rsidRPr="00513BDF">
        <w:rPr>
          <w:rFonts w:cs="Arial"/>
        </w:rPr>
        <w:t>I</w:t>
      </w:r>
      <w:r w:rsidR="003E20DA" w:rsidRPr="003E20DA">
        <w:rPr>
          <w:rFonts w:cs="Arial"/>
        </w:rPr>
        <w:t xml:space="preserve">n case </w:t>
      </w:r>
      <w:r w:rsidR="003E20DA" w:rsidRPr="001C42EE">
        <w:rPr>
          <w:rFonts w:cs="Arial"/>
        </w:rPr>
        <w:t xml:space="preserve">the </w:t>
      </w:r>
      <w:r w:rsidR="003E20DA">
        <w:rPr>
          <w:rFonts w:cs="Arial"/>
        </w:rPr>
        <w:t xml:space="preserve">HARQ </w:t>
      </w:r>
      <w:r w:rsidR="00531757">
        <w:rPr>
          <w:rFonts w:cs="Arial"/>
        </w:rPr>
        <w:t xml:space="preserve">feedback </w:t>
      </w:r>
      <w:r w:rsidR="003E20DA">
        <w:rPr>
          <w:rFonts w:cs="Arial"/>
        </w:rPr>
        <w:t xml:space="preserve">is disabled, </w:t>
      </w:r>
      <w:r w:rsidR="00E83183">
        <w:rPr>
          <w:rFonts w:cs="Arial"/>
        </w:rPr>
        <w:t xml:space="preserve">one remained open issue </w:t>
      </w:r>
      <w:r w:rsidR="00D84CF9">
        <w:rPr>
          <w:rFonts w:cs="Arial"/>
        </w:rPr>
        <w:t xml:space="preserve">is how to </w:t>
      </w:r>
      <w:r w:rsidR="005910FE">
        <w:rPr>
          <w:rFonts w:cs="Arial"/>
        </w:rPr>
        <w:t xml:space="preserve">set </w:t>
      </w:r>
      <w:r w:rsidR="00D84CF9">
        <w:rPr>
          <w:rFonts w:cs="Arial"/>
        </w:rPr>
        <w:t>the HARQ RTT timer value</w:t>
      </w:r>
      <w:r w:rsidR="00AE3033">
        <w:rPr>
          <w:rFonts w:cs="Arial"/>
        </w:rPr>
        <w:t xml:space="preserve">. </w:t>
      </w:r>
      <w:r w:rsidR="00FC745A">
        <w:rPr>
          <w:rFonts w:cs="Arial"/>
        </w:rPr>
        <w:t xml:space="preserve">In case </w:t>
      </w:r>
      <w:r w:rsidR="007E783F">
        <w:rPr>
          <w:rFonts w:cs="Arial"/>
        </w:rPr>
        <w:t>of blind retransmissions with resource reservation, the Rx UE</w:t>
      </w:r>
      <w:r w:rsidR="008C7444">
        <w:rPr>
          <w:rFonts w:cs="Arial"/>
        </w:rPr>
        <w:t xml:space="preserve"> could</w:t>
      </w:r>
      <w:r w:rsidR="007E783F">
        <w:rPr>
          <w:rFonts w:cs="Arial"/>
        </w:rPr>
        <w:t xml:space="preserve"> </w:t>
      </w:r>
      <w:r w:rsidR="00062012">
        <w:rPr>
          <w:rFonts w:cs="Arial"/>
        </w:rPr>
        <w:t xml:space="preserve">set an </w:t>
      </w:r>
      <w:r w:rsidR="002B725C">
        <w:rPr>
          <w:rFonts w:cs="Arial"/>
        </w:rPr>
        <w:t xml:space="preserve">HARQ </w:t>
      </w:r>
      <w:r w:rsidR="00062012">
        <w:rPr>
          <w:rFonts w:cs="Arial"/>
        </w:rPr>
        <w:t>RTT timer based on the resource reservation information</w:t>
      </w:r>
      <w:r w:rsidR="00501814">
        <w:rPr>
          <w:rFonts w:cs="Arial"/>
        </w:rPr>
        <w:t xml:space="preserve"> in the SCI</w:t>
      </w:r>
      <w:r w:rsidR="00062012">
        <w:rPr>
          <w:rFonts w:cs="Arial"/>
        </w:rPr>
        <w:t xml:space="preserve">. </w:t>
      </w:r>
      <w:r w:rsidR="002C3426">
        <w:rPr>
          <w:rFonts w:cs="Arial"/>
        </w:rPr>
        <w:t>I</w:t>
      </w:r>
      <w:r w:rsidR="00047B4B">
        <w:rPr>
          <w:rFonts w:cs="Arial"/>
        </w:rPr>
        <w:t>n case of blind retransmissions without resource reservation, e.g., Mode-1 transmissions</w:t>
      </w:r>
      <w:r w:rsidR="00F562AB">
        <w:rPr>
          <w:rFonts w:cs="Arial"/>
        </w:rPr>
        <w:t xml:space="preserve">, </w:t>
      </w:r>
      <w:r w:rsidR="00F74AAB">
        <w:rPr>
          <w:rFonts w:cs="Arial"/>
        </w:rPr>
        <w:t xml:space="preserve">it </w:t>
      </w:r>
      <w:r w:rsidR="00D93174">
        <w:rPr>
          <w:rFonts w:cs="Arial"/>
        </w:rPr>
        <w:t xml:space="preserve">is safer for the Rx UE to </w:t>
      </w:r>
      <w:r w:rsidR="002C3426">
        <w:rPr>
          <w:rFonts w:cs="Arial"/>
        </w:rPr>
        <w:t>set</w:t>
      </w:r>
      <w:r w:rsidR="00CC1A5B">
        <w:rPr>
          <w:rFonts w:cs="Arial"/>
        </w:rPr>
        <w:t xml:space="preserve"> </w:t>
      </w:r>
      <w:r w:rsidR="002C3426">
        <w:rPr>
          <w:rFonts w:cs="Arial"/>
        </w:rPr>
        <w:t>the</w:t>
      </w:r>
      <w:r w:rsidR="00CC1A5B">
        <w:rPr>
          <w:rFonts w:cs="Arial"/>
        </w:rPr>
        <w:t xml:space="preserve"> HARQ RTT </w:t>
      </w:r>
      <w:r w:rsidR="0000240D">
        <w:rPr>
          <w:rFonts w:cs="Arial"/>
        </w:rPr>
        <w:t xml:space="preserve">timer </w:t>
      </w:r>
      <w:r w:rsidR="002C3426">
        <w:rPr>
          <w:rFonts w:cs="Arial"/>
        </w:rPr>
        <w:t>to z</w:t>
      </w:r>
      <w:r w:rsidR="00777123">
        <w:rPr>
          <w:rFonts w:cs="Arial"/>
        </w:rPr>
        <w:t>ero</w:t>
      </w:r>
      <w:r w:rsidR="00C62519">
        <w:rPr>
          <w:rFonts w:cs="Arial"/>
        </w:rPr>
        <w:t xml:space="preserve">, which </w:t>
      </w:r>
      <w:r w:rsidR="00C62519" w:rsidRPr="00C62519">
        <w:rPr>
          <w:rFonts w:cs="Arial"/>
        </w:rPr>
        <w:t>can be captured in the spec in a hard coded fashion</w:t>
      </w:r>
      <w:r w:rsidR="00AD4779">
        <w:rPr>
          <w:rFonts w:cs="Arial"/>
        </w:rPr>
        <w:t>, to ensure that the retransmissions are not missed</w:t>
      </w:r>
      <w:r w:rsidR="00CC1A5B">
        <w:rPr>
          <w:rFonts w:cs="Arial"/>
        </w:rPr>
        <w:t>.</w:t>
      </w:r>
      <w:r w:rsidR="00F56B98">
        <w:rPr>
          <w:rFonts w:cs="Arial"/>
        </w:rPr>
        <w:t xml:space="preserve"> </w:t>
      </w:r>
    </w:p>
    <w:p w14:paraId="1133601E" w14:textId="77777777" w:rsidR="007C07A2" w:rsidRPr="00DE3768" w:rsidRDefault="00383DBB" w:rsidP="0038356E">
      <w:pPr>
        <w:pStyle w:val="Proposal"/>
        <w:tabs>
          <w:tab w:val="left" w:pos="1304"/>
        </w:tabs>
      </w:pPr>
      <w:bookmarkStart w:id="34" w:name="_Toc85716450"/>
      <w:r>
        <w:t>When</w:t>
      </w:r>
      <w:r w:rsidR="0038356E">
        <w:t xml:space="preserve"> HARQ </w:t>
      </w:r>
      <w:r w:rsidR="001A2EFB">
        <w:t xml:space="preserve">feedback </w:t>
      </w:r>
      <w:r w:rsidR="00F17D99">
        <w:t xml:space="preserve">is </w:t>
      </w:r>
      <w:r w:rsidR="0038356E">
        <w:t xml:space="preserve">disabled, the HARQ RTT timer </w:t>
      </w:r>
      <w:r w:rsidR="00F17D99">
        <w:t xml:space="preserve">should be set </w:t>
      </w:r>
      <w:r w:rsidR="0093211F">
        <w:rPr>
          <w:rFonts w:cs="Arial"/>
        </w:rPr>
        <w:t>based on</w:t>
      </w:r>
      <w:r w:rsidR="00DC4233">
        <w:rPr>
          <w:rFonts w:cs="Arial"/>
        </w:rPr>
        <w:t>:</w:t>
      </w:r>
      <w:bookmarkEnd w:id="34"/>
      <w:r w:rsidR="0093211F">
        <w:rPr>
          <w:rFonts w:cs="Arial"/>
        </w:rPr>
        <w:t xml:space="preserve"> </w:t>
      </w:r>
    </w:p>
    <w:p w14:paraId="5BE0382D" w14:textId="1A4C661D" w:rsidR="00596A6B" w:rsidRPr="00DE3768" w:rsidRDefault="0093211F" w:rsidP="00596A6B">
      <w:pPr>
        <w:pStyle w:val="Proposal"/>
        <w:numPr>
          <w:ilvl w:val="0"/>
          <w:numId w:val="50"/>
        </w:numPr>
        <w:tabs>
          <w:tab w:val="left" w:pos="1304"/>
        </w:tabs>
      </w:pPr>
      <w:bookmarkStart w:id="35" w:name="_Toc85716451"/>
      <w:r>
        <w:rPr>
          <w:rFonts w:cs="Arial"/>
        </w:rPr>
        <w:t xml:space="preserve">the resource reservation information in the SCI </w:t>
      </w:r>
      <w:r w:rsidR="00A8669F">
        <w:rPr>
          <w:rFonts w:cs="Arial"/>
        </w:rPr>
        <w:t>if the reservation information is present</w:t>
      </w:r>
      <w:r w:rsidR="008731F6">
        <w:rPr>
          <w:rFonts w:cs="Arial"/>
        </w:rPr>
        <w:t>,</w:t>
      </w:r>
      <w:bookmarkEnd w:id="35"/>
      <w:r w:rsidR="00A8669F">
        <w:rPr>
          <w:rFonts w:cs="Arial"/>
        </w:rPr>
        <w:t xml:space="preserve"> </w:t>
      </w:r>
      <w:r>
        <w:rPr>
          <w:rFonts w:cs="Arial"/>
        </w:rPr>
        <w:t xml:space="preserve"> </w:t>
      </w:r>
    </w:p>
    <w:p w14:paraId="137A06E5" w14:textId="630A404C" w:rsidR="0038356E" w:rsidRDefault="007C1366" w:rsidP="00A11E8A">
      <w:pPr>
        <w:pStyle w:val="Proposal"/>
        <w:numPr>
          <w:ilvl w:val="0"/>
          <w:numId w:val="50"/>
        </w:numPr>
        <w:tabs>
          <w:tab w:val="left" w:pos="1304"/>
        </w:tabs>
      </w:pPr>
      <w:bookmarkStart w:id="36" w:name="_Toc85716452"/>
      <w:r>
        <w:rPr>
          <w:rFonts w:cs="Arial"/>
        </w:rPr>
        <w:t xml:space="preserve">else, </w:t>
      </w:r>
      <w:r w:rsidR="0093211F">
        <w:rPr>
          <w:rFonts w:cs="Arial"/>
        </w:rPr>
        <w:t xml:space="preserve">to </w:t>
      </w:r>
      <w:r w:rsidR="003106B7">
        <w:rPr>
          <w:rFonts w:cs="Arial"/>
        </w:rPr>
        <w:t xml:space="preserve">be </w:t>
      </w:r>
      <w:r w:rsidR="0093211F">
        <w:rPr>
          <w:rFonts w:cs="Arial"/>
        </w:rPr>
        <w:t>zero</w:t>
      </w:r>
      <w:r w:rsidR="0038356E">
        <w:t>.</w:t>
      </w:r>
      <w:bookmarkEnd w:id="36"/>
      <w:r w:rsidR="003106B7">
        <w:t xml:space="preserve"> </w:t>
      </w:r>
    </w:p>
    <w:p w14:paraId="44AF9FCD" w14:textId="1E2B2226" w:rsidR="003C4961" w:rsidRDefault="00753BCC">
      <w:pPr>
        <w:jc w:val="both"/>
      </w:pPr>
      <w:r>
        <w:rPr>
          <w:rFonts w:cs="Arial"/>
        </w:rPr>
        <w:t>Another</w:t>
      </w:r>
      <w:r w:rsidR="00D84FD3">
        <w:rPr>
          <w:rFonts w:cs="Arial"/>
        </w:rPr>
        <w:t xml:space="preserve"> re</w:t>
      </w:r>
      <w:r w:rsidR="00C9768E">
        <w:rPr>
          <w:rFonts w:cs="Arial"/>
        </w:rPr>
        <w:t xml:space="preserve">maining </w:t>
      </w:r>
      <w:r>
        <w:rPr>
          <w:rFonts w:cs="Arial"/>
        </w:rPr>
        <w:t xml:space="preserve">open </w:t>
      </w:r>
      <w:r w:rsidR="003F5337">
        <w:t xml:space="preserve">issue </w:t>
      </w:r>
      <w:r w:rsidR="007D441C">
        <w:t xml:space="preserve">is </w:t>
      </w:r>
      <w:r w:rsidR="00255BD8">
        <w:t xml:space="preserve">how to set the value of the retransmission timer when there is no uncertainty, </w:t>
      </w:r>
      <w:r w:rsidR="008A6035">
        <w:t>which was discussed in</w:t>
      </w:r>
      <w:r w:rsidR="00FA4841">
        <w:t xml:space="preserve"> RAN2-</w:t>
      </w:r>
      <w:proofErr w:type="gramStart"/>
      <w:r w:rsidR="00FA4841">
        <w:t>113bis</w:t>
      </w:r>
      <w:proofErr w:type="gramEnd"/>
      <w:r w:rsidR="00FA4841">
        <w:t xml:space="preserve"> </w:t>
      </w:r>
      <w:r w:rsidR="008A6035">
        <w:t>but no agreement reached.</w:t>
      </w:r>
      <w:r w:rsidR="003F5337">
        <w:t xml:space="preserve"> </w:t>
      </w:r>
    </w:p>
    <w:p w14:paraId="6F1B17C7" w14:textId="77777777" w:rsidR="003C4961" w:rsidRPr="004D0B12" w:rsidRDefault="003C4961" w:rsidP="00753BCC">
      <w:pPr>
        <w:pStyle w:val="Doc-text2"/>
        <w:spacing w:after="120"/>
        <w:ind w:left="0" w:firstLine="0"/>
        <w:rPr>
          <w:i/>
          <w:iCs/>
        </w:rPr>
      </w:pPr>
      <w:r w:rsidRPr="004D0B12">
        <w:rPr>
          <w:i/>
          <w:iCs/>
          <w:highlight w:val="yellow"/>
        </w:rPr>
        <w:t>Proposal 27 [15/21] For cases where there is no uncertainty in the timing of a retransmission for a HARQ process (mode 1 and SCI indicates retransmission resource) the RX UE uses a retransmission timer.  FFS on how to set the retransmission timer (</w:t>
      </w:r>
      <w:proofErr w:type="gramStart"/>
      <w:r w:rsidRPr="004D0B12">
        <w:rPr>
          <w:i/>
          <w:iCs/>
          <w:highlight w:val="yellow"/>
        </w:rPr>
        <w:t>e.g.</w:t>
      </w:r>
      <w:proofErr w:type="gramEnd"/>
      <w:r w:rsidRPr="004D0B12">
        <w:rPr>
          <w:i/>
          <w:iCs/>
          <w:highlight w:val="yellow"/>
        </w:rPr>
        <w:t xml:space="preserve"> predefined or configured) and when it is started</w:t>
      </w:r>
    </w:p>
    <w:p w14:paraId="7DC3D5E2" w14:textId="6AAC5B95" w:rsidR="00F03ED1" w:rsidRDefault="00735D3D">
      <w:pPr>
        <w:jc w:val="both"/>
        <w:rPr>
          <w:rFonts w:cs="Arial"/>
        </w:rPr>
      </w:pPr>
      <w:r>
        <w:rPr>
          <w:rFonts w:cs="Arial"/>
        </w:rPr>
        <w:t>In our view, when the</w:t>
      </w:r>
      <w:r w:rsidR="002069EA">
        <w:rPr>
          <w:rFonts w:cs="Arial"/>
        </w:rPr>
        <w:t xml:space="preserve"> SCI </w:t>
      </w:r>
      <w:r w:rsidR="000D0288">
        <w:rPr>
          <w:rFonts w:cs="Arial"/>
        </w:rPr>
        <w:t>indicates the</w:t>
      </w:r>
      <w:r w:rsidR="002069EA">
        <w:rPr>
          <w:rFonts w:cs="Arial"/>
        </w:rPr>
        <w:t xml:space="preserve"> timing of retransmissions, it is beneficial for the Rx UE to take advantage of that</w:t>
      </w:r>
      <w:r w:rsidR="007C4C95">
        <w:rPr>
          <w:rFonts w:cs="Arial"/>
        </w:rPr>
        <w:t xml:space="preserve"> information</w:t>
      </w:r>
      <w:r w:rsidR="00A06324">
        <w:rPr>
          <w:rFonts w:cs="Arial"/>
        </w:rPr>
        <w:t xml:space="preserve"> </w:t>
      </w:r>
      <w:r w:rsidR="00496CD5">
        <w:rPr>
          <w:rFonts w:cs="Arial"/>
        </w:rPr>
        <w:t xml:space="preserve">in setting the HARQ RTT timer and retransmission timer </w:t>
      </w:r>
      <w:r w:rsidR="00A06324">
        <w:rPr>
          <w:rFonts w:cs="Arial"/>
        </w:rPr>
        <w:t xml:space="preserve">to maximize the </w:t>
      </w:r>
      <w:r w:rsidR="00257E45">
        <w:rPr>
          <w:rFonts w:cs="Arial"/>
        </w:rPr>
        <w:t>energy</w:t>
      </w:r>
      <w:r w:rsidR="00BA5C98">
        <w:rPr>
          <w:rFonts w:cs="Arial"/>
        </w:rPr>
        <w:t xml:space="preserve"> saving</w:t>
      </w:r>
      <w:r w:rsidR="00F03ED1">
        <w:rPr>
          <w:rFonts w:cs="Arial"/>
        </w:rPr>
        <w:t xml:space="preserve">. </w:t>
      </w:r>
      <w:r w:rsidR="00BC3561">
        <w:rPr>
          <w:rFonts w:cs="Arial"/>
        </w:rPr>
        <w:t xml:space="preserve">Specifically, </w:t>
      </w:r>
      <w:r w:rsidR="00337C56">
        <w:rPr>
          <w:rFonts w:cs="Arial"/>
        </w:rPr>
        <w:t>in that case</w:t>
      </w:r>
      <w:r w:rsidR="007D47E3">
        <w:rPr>
          <w:rFonts w:cs="Arial"/>
        </w:rPr>
        <w:t>,</w:t>
      </w:r>
      <w:r w:rsidR="00337C56">
        <w:rPr>
          <w:rFonts w:cs="Arial"/>
        </w:rPr>
        <w:t xml:space="preserve"> the HARQ RTT timer can be set to expire right</w:t>
      </w:r>
      <w:r w:rsidR="00927B91">
        <w:rPr>
          <w:rFonts w:cs="Arial"/>
        </w:rPr>
        <w:t xml:space="preserve"> before the slot of the planned retransmission and the retransmission timer </w:t>
      </w:r>
      <w:r w:rsidR="007D47E3">
        <w:rPr>
          <w:rFonts w:cs="Arial"/>
        </w:rPr>
        <w:t xml:space="preserve">is started (as already agreed by RAN2) </w:t>
      </w:r>
      <w:r w:rsidR="001302E2">
        <w:rPr>
          <w:rFonts w:cs="Arial"/>
        </w:rPr>
        <w:t>according to the DRX configuration, which specifies the exact timer value (e.g., 1 slot or longer than 1 slot)</w:t>
      </w:r>
      <w:r w:rsidR="00927B91">
        <w:rPr>
          <w:rFonts w:cs="Arial"/>
        </w:rPr>
        <w:t xml:space="preserve">. </w:t>
      </w:r>
      <w:r w:rsidR="00DF35CB">
        <w:rPr>
          <w:rFonts w:cs="Arial"/>
        </w:rPr>
        <w:t xml:space="preserve">In this fashion, it is beneficial to have a unified solution handling the retransmission timer regardless of how the UE handles the HARQ RTT timer. </w:t>
      </w:r>
    </w:p>
    <w:p w14:paraId="4BDC2EF5" w14:textId="22709A34" w:rsidR="008E460C" w:rsidRDefault="009B1D37" w:rsidP="00F03ED1">
      <w:pPr>
        <w:pStyle w:val="Proposal"/>
        <w:tabs>
          <w:tab w:val="left" w:pos="1304"/>
        </w:tabs>
      </w:pPr>
      <w:bookmarkStart w:id="37" w:name="_Toc85716453"/>
      <w:r>
        <w:t xml:space="preserve">Always </w:t>
      </w:r>
      <w:r w:rsidR="004E7961">
        <w:t>set the value of the retransmission</w:t>
      </w:r>
      <w:r w:rsidR="0024257C">
        <w:rPr>
          <w:rFonts w:cs="Arial"/>
        </w:rPr>
        <w:t xml:space="preserve"> </w:t>
      </w:r>
      <w:r>
        <w:rPr>
          <w:rFonts w:cs="Arial"/>
        </w:rPr>
        <w:t>timer according to SL DRX configuration</w:t>
      </w:r>
      <w:r w:rsidR="0024257C">
        <w:rPr>
          <w:rFonts w:cs="Arial"/>
        </w:rPr>
        <w:t xml:space="preserve"> regardless of how the UE handles the HARQ RTT timer</w:t>
      </w:r>
      <w:r w:rsidR="003A52C8">
        <w:t>.</w:t>
      </w:r>
      <w:bookmarkEnd w:id="37"/>
      <w:r w:rsidR="003A52C8">
        <w:t xml:space="preserve"> </w:t>
      </w:r>
    </w:p>
    <w:bookmarkEnd w:id="1"/>
    <w:bookmarkEnd w:id="2"/>
    <w:bookmarkEnd w:id="3"/>
    <w:bookmarkEnd w:id="4"/>
    <w:p w14:paraId="602677AA" w14:textId="5023844A" w:rsidR="00072C1C" w:rsidRDefault="00072C1C">
      <w:pPr>
        <w:pStyle w:val="Heading2"/>
        <w:suppressAutoHyphens w:val="0"/>
        <w:adjustRightInd w:val="0"/>
        <w:rPr>
          <w:rFonts w:eastAsia="Times New Roman"/>
        </w:rPr>
      </w:pPr>
      <w:r w:rsidRPr="001C42EE">
        <w:rPr>
          <w:rFonts w:eastAsia="Times New Roman"/>
        </w:rPr>
        <w:t>2.</w:t>
      </w:r>
      <w:r w:rsidR="00FD0A18">
        <w:rPr>
          <w:rFonts w:eastAsia="Times New Roman"/>
        </w:rPr>
        <w:t>3</w:t>
      </w:r>
      <w:r w:rsidRPr="001C42EE">
        <w:rPr>
          <w:rFonts w:eastAsia="Times New Roman"/>
        </w:rPr>
        <w:t xml:space="preserve"> </w:t>
      </w:r>
      <w:r w:rsidR="00326EBA" w:rsidRPr="001C42EE">
        <w:rPr>
          <w:rFonts w:eastAsia="Times New Roman"/>
        </w:rPr>
        <w:tab/>
      </w:r>
      <w:r w:rsidRPr="001C42EE">
        <w:rPr>
          <w:rFonts w:eastAsia="Times New Roman"/>
        </w:rPr>
        <w:t>DRX for SL groupcast and broadcast</w:t>
      </w:r>
    </w:p>
    <w:p w14:paraId="74013CF9" w14:textId="6EBCAFCF" w:rsidR="009361BA" w:rsidRDefault="009361BA" w:rsidP="001C42EE">
      <w:pPr>
        <w:rPr>
          <w:lang w:eastAsia="ja-JP"/>
        </w:rPr>
      </w:pPr>
      <w:r>
        <w:rPr>
          <w:lang w:eastAsia="ja-JP"/>
        </w:rPr>
        <w:t xml:space="preserve">RAN2#114e made the following agreement related </w:t>
      </w:r>
      <w:r w:rsidR="001301C7">
        <w:rPr>
          <w:lang w:eastAsia="ja-JP"/>
        </w:rPr>
        <w:t xml:space="preserve">to </w:t>
      </w:r>
      <w:r>
        <w:rPr>
          <w:lang w:eastAsia="ja-JP"/>
        </w:rPr>
        <w:t>SL DRX for groupcast/broadcast.</w:t>
      </w:r>
      <w:r w:rsidR="00050468">
        <w:rPr>
          <w:lang w:eastAsia="ja-JP"/>
        </w:rPr>
        <w:t xml:space="preserve"> </w:t>
      </w:r>
    </w:p>
    <w:p w14:paraId="56C012CC" w14:textId="30EAD71C" w:rsidR="009361BA" w:rsidRDefault="00ED67ED" w:rsidP="009361BA">
      <w:pPr>
        <w:pStyle w:val="ListParagraph"/>
        <w:numPr>
          <w:ilvl w:val="0"/>
          <w:numId w:val="49"/>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ED67ED">
        <w:rPr>
          <w:rFonts w:cs="Arial"/>
          <w:i/>
          <w:iCs/>
          <w:szCs w:val="20"/>
        </w:rPr>
        <w:t xml:space="preserve">For GC/BC, DRX cycle(s) is configured per QoS profile. </w:t>
      </w:r>
      <w:r w:rsidRPr="00050468">
        <w:rPr>
          <w:rFonts w:cs="Arial"/>
          <w:i/>
          <w:iCs/>
          <w:szCs w:val="20"/>
          <w:highlight w:val="yellow"/>
        </w:rPr>
        <w:t>FFS on the need of down-select one DRX cycle from available DRX cycles for a specific L2 DST ID if UE has multiple QoS profiles for same DST L2 ID</w:t>
      </w:r>
      <w:r w:rsidR="009361BA" w:rsidRPr="00231AEC">
        <w:rPr>
          <w:rFonts w:cs="Arial"/>
          <w:i/>
          <w:iCs/>
          <w:szCs w:val="20"/>
        </w:rPr>
        <w:t>.</w:t>
      </w:r>
    </w:p>
    <w:p w14:paraId="3C4B1D92" w14:textId="6A1F6700" w:rsidR="00D10892" w:rsidRDefault="00D10892" w:rsidP="009361BA">
      <w:pPr>
        <w:pStyle w:val="ListParagraph"/>
        <w:numPr>
          <w:ilvl w:val="0"/>
          <w:numId w:val="49"/>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D10892">
        <w:rPr>
          <w:rFonts w:cs="Arial"/>
          <w:i/>
          <w:iCs/>
          <w:szCs w:val="20"/>
        </w:rPr>
        <w:t>For BC/GC, the on-duration timer length and inactivity timer length (only for GC) are configured per QoS profile.</w:t>
      </w:r>
    </w:p>
    <w:p w14:paraId="51BF5AB8" w14:textId="2E707159" w:rsidR="00204F51" w:rsidRPr="004F14D2" w:rsidRDefault="00204F51" w:rsidP="009361BA">
      <w:pPr>
        <w:pStyle w:val="ListParagraph"/>
        <w:numPr>
          <w:ilvl w:val="0"/>
          <w:numId w:val="49"/>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204F51">
        <w:rPr>
          <w:rFonts w:cs="Arial"/>
          <w:i/>
          <w:iCs/>
          <w:szCs w:val="20"/>
        </w:rPr>
        <w:t>In groupcast, the RX UE maintains a separate inactivity timer for each L2 Destination ID</w:t>
      </w:r>
    </w:p>
    <w:p w14:paraId="0B2F566B" w14:textId="08CCF44A" w:rsidR="00975AFD" w:rsidRDefault="00E371CA" w:rsidP="002810E0">
      <w:pPr>
        <w:pStyle w:val="BodyText"/>
        <w:rPr>
          <w:lang w:eastAsia="ja-JP"/>
        </w:rPr>
      </w:pPr>
      <w:r w:rsidRPr="00E371CA">
        <w:rPr>
          <w:lang w:eastAsia="ja-JP"/>
        </w:rPr>
        <w:t xml:space="preserve">According to the above agreements, </w:t>
      </w:r>
      <w:r w:rsidR="00BC3493">
        <w:rPr>
          <w:lang w:eastAsia="ja-JP"/>
        </w:rPr>
        <w:t>in case multiple</w:t>
      </w:r>
      <w:r w:rsidR="00261B79">
        <w:rPr>
          <w:lang w:eastAsia="ja-JP"/>
        </w:rPr>
        <w:t xml:space="preserve"> QoS profiles are associated with the same DST L2 ID, </w:t>
      </w:r>
      <w:r w:rsidRPr="00E371CA">
        <w:rPr>
          <w:lang w:eastAsia="ja-JP"/>
        </w:rPr>
        <w:t xml:space="preserve">down-selection of inactivity timer is </w:t>
      </w:r>
      <w:r>
        <w:rPr>
          <w:lang w:eastAsia="ja-JP"/>
        </w:rPr>
        <w:t xml:space="preserve">needed. </w:t>
      </w:r>
      <w:r w:rsidR="002810E0">
        <w:rPr>
          <w:lang w:eastAsia="ja-JP"/>
        </w:rPr>
        <w:t>In our views</w:t>
      </w:r>
      <w:r w:rsidR="00B23227">
        <w:rPr>
          <w:lang w:eastAsia="ja-JP"/>
        </w:rPr>
        <w:t>, we should s</w:t>
      </w:r>
      <w:r w:rsidR="00B23227" w:rsidRPr="00B23227">
        <w:rPr>
          <w:lang w:eastAsia="ja-JP"/>
        </w:rPr>
        <w:t>elect the inactivity timer whose length is the largest</w:t>
      </w:r>
      <w:r w:rsidR="00B23227">
        <w:rPr>
          <w:lang w:eastAsia="ja-JP"/>
        </w:rPr>
        <w:t xml:space="preserve"> </w:t>
      </w:r>
      <w:r w:rsidR="00FF2A22" w:rsidRPr="00FF2A22">
        <w:rPr>
          <w:lang w:eastAsia="ja-JP"/>
        </w:rPr>
        <w:t xml:space="preserve">to </w:t>
      </w:r>
      <w:r w:rsidR="00FF2A22">
        <w:rPr>
          <w:lang w:eastAsia="ja-JP"/>
        </w:rPr>
        <w:t>ensure</w:t>
      </w:r>
      <w:r w:rsidR="00D0052A">
        <w:rPr>
          <w:lang w:eastAsia="ja-JP"/>
        </w:rPr>
        <w:t xml:space="preserve"> that</w:t>
      </w:r>
      <w:r w:rsidR="00FF2A22" w:rsidRPr="00FF2A22">
        <w:rPr>
          <w:lang w:eastAsia="ja-JP"/>
        </w:rPr>
        <w:t xml:space="preserve"> the data </w:t>
      </w:r>
      <w:r w:rsidR="00D0052A">
        <w:rPr>
          <w:lang w:eastAsia="ja-JP"/>
        </w:rPr>
        <w:t xml:space="preserve">with the largest </w:t>
      </w:r>
      <w:r w:rsidR="00FF2A22" w:rsidRPr="00FF2A22">
        <w:rPr>
          <w:lang w:eastAsia="ja-JP"/>
        </w:rPr>
        <w:t>arrival interval</w:t>
      </w:r>
      <w:r w:rsidR="00CA42E2">
        <w:rPr>
          <w:lang w:eastAsia="ja-JP"/>
        </w:rPr>
        <w:t xml:space="preserve"> can be delivered if </w:t>
      </w:r>
      <w:r w:rsidR="00B963F0" w:rsidRPr="00B963F0">
        <w:rPr>
          <w:lang w:eastAsia="ja-JP"/>
        </w:rPr>
        <w:t>the inactivity timer</w:t>
      </w:r>
      <w:r w:rsidR="00B963F0">
        <w:rPr>
          <w:lang w:eastAsia="ja-JP"/>
        </w:rPr>
        <w:t xml:space="preserve"> with</w:t>
      </w:r>
      <w:r w:rsidR="0031133C">
        <w:rPr>
          <w:lang w:eastAsia="ja-JP"/>
        </w:rPr>
        <w:t xml:space="preserve"> the largest time length is running. </w:t>
      </w:r>
    </w:p>
    <w:p w14:paraId="5B50504C" w14:textId="4FC4624E" w:rsidR="00B23227" w:rsidRDefault="00154829" w:rsidP="002810E0">
      <w:pPr>
        <w:pStyle w:val="Proposal"/>
        <w:tabs>
          <w:tab w:val="left" w:pos="1304"/>
        </w:tabs>
      </w:pPr>
      <w:bookmarkStart w:id="38" w:name="_Toc85716454"/>
      <w:r>
        <w:lastRenderedPageBreak/>
        <w:t>For GC s</w:t>
      </w:r>
      <w:r w:rsidR="00703172" w:rsidRPr="00703172">
        <w:t xml:space="preserve">elect the inactivity timer </w:t>
      </w:r>
      <w:r w:rsidR="00703172">
        <w:t>with the</w:t>
      </w:r>
      <w:r w:rsidR="00703172" w:rsidRPr="00703172">
        <w:t xml:space="preserve"> </w:t>
      </w:r>
      <w:r w:rsidR="00703172">
        <w:t>lar</w:t>
      </w:r>
      <w:r>
        <w:t>gest</w:t>
      </w:r>
      <w:r w:rsidR="00703172" w:rsidRPr="00703172">
        <w:t xml:space="preserve"> timer length</w:t>
      </w:r>
      <w:r w:rsidR="00975AFD" w:rsidRPr="004A57EC">
        <w:t>.</w:t>
      </w:r>
      <w:bookmarkEnd w:id="38"/>
      <w:r>
        <w:t xml:space="preserve"> </w:t>
      </w:r>
    </w:p>
    <w:p w14:paraId="19BF7F58" w14:textId="2D661DC1" w:rsidR="002810E0" w:rsidRDefault="00595524" w:rsidP="002810E0">
      <w:pPr>
        <w:pStyle w:val="BodyText"/>
        <w:rPr>
          <w:lang w:eastAsia="ja-JP"/>
        </w:rPr>
      </w:pPr>
      <w:r>
        <w:rPr>
          <w:lang w:eastAsia="ja-JP"/>
        </w:rPr>
        <w:t xml:space="preserve">For </w:t>
      </w:r>
      <w:r w:rsidRPr="00595524">
        <w:rPr>
          <w:lang w:eastAsia="ja-JP"/>
        </w:rPr>
        <w:t>DRX cycle</w:t>
      </w:r>
      <w:r w:rsidR="0059466F">
        <w:rPr>
          <w:lang w:eastAsia="ja-JP"/>
        </w:rPr>
        <w:t xml:space="preserve"> and </w:t>
      </w:r>
      <w:r w:rsidR="0059466F" w:rsidRPr="0059466F">
        <w:rPr>
          <w:lang w:eastAsia="ja-JP"/>
        </w:rPr>
        <w:t>on-duration timer</w:t>
      </w:r>
      <w:r w:rsidR="007B1C9E">
        <w:rPr>
          <w:lang w:eastAsia="ja-JP"/>
        </w:rPr>
        <w:t>,</w:t>
      </w:r>
      <w:r w:rsidRPr="00595524">
        <w:rPr>
          <w:lang w:eastAsia="ja-JP"/>
        </w:rPr>
        <w:t xml:space="preserve"> </w:t>
      </w:r>
      <w:r w:rsidR="002810E0">
        <w:rPr>
          <w:lang w:eastAsia="ja-JP"/>
        </w:rPr>
        <w:t xml:space="preserve">the down-selection is not needed, as it will increase design complexity without any clear benefit. </w:t>
      </w:r>
      <w:r w:rsidR="002810E0" w:rsidRPr="00644D77">
        <w:rPr>
          <w:lang w:eastAsia="ja-JP"/>
        </w:rPr>
        <w:t xml:space="preserve">If </w:t>
      </w:r>
      <w:r w:rsidR="002810E0">
        <w:rPr>
          <w:lang w:eastAsia="ja-JP"/>
        </w:rPr>
        <w:t xml:space="preserve">a </w:t>
      </w:r>
      <w:r w:rsidR="002810E0" w:rsidRPr="00644D77">
        <w:rPr>
          <w:lang w:eastAsia="ja-JP"/>
        </w:rPr>
        <w:t>UE has multiple QoS profiles for</w:t>
      </w:r>
      <w:r w:rsidR="002810E0">
        <w:rPr>
          <w:lang w:eastAsia="ja-JP"/>
        </w:rPr>
        <w:t xml:space="preserve"> the</w:t>
      </w:r>
      <w:r w:rsidR="002810E0" w:rsidRPr="00644D77">
        <w:rPr>
          <w:lang w:eastAsia="ja-JP"/>
        </w:rPr>
        <w:t xml:space="preserve"> same DST L2 ID</w:t>
      </w:r>
      <w:r w:rsidR="002810E0">
        <w:rPr>
          <w:lang w:eastAsia="ja-JP"/>
        </w:rPr>
        <w:t>,</w:t>
      </w:r>
      <w:r w:rsidR="002810E0" w:rsidRPr="00644D77">
        <w:rPr>
          <w:lang w:eastAsia="ja-JP"/>
        </w:rPr>
        <w:t xml:space="preserve"> </w:t>
      </w:r>
      <w:r w:rsidR="002810E0">
        <w:rPr>
          <w:lang w:eastAsia="ja-JP"/>
        </w:rPr>
        <w:t xml:space="preserve">the UE could just have multiple DRX cycles </w:t>
      </w:r>
      <w:r w:rsidR="00B935C3">
        <w:rPr>
          <w:lang w:eastAsia="ja-JP"/>
        </w:rPr>
        <w:t xml:space="preserve">and </w:t>
      </w:r>
      <w:r w:rsidR="00B935C3" w:rsidRPr="00B935C3">
        <w:rPr>
          <w:lang w:eastAsia="ja-JP"/>
        </w:rPr>
        <w:t>on-duration timer</w:t>
      </w:r>
      <w:r w:rsidR="00B935C3">
        <w:rPr>
          <w:lang w:eastAsia="ja-JP"/>
        </w:rPr>
        <w:t>s</w:t>
      </w:r>
      <w:r w:rsidR="00B935C3" w:rsidRPr="00B935C3">
        <w:rPr>
          <w:lang w:eastAsia="ja-JP"/>
        </w:rPr>
        <w:t xml:space="preserve"> </w:t>
      </w:r>
      <w:r w:rsidR="002810E0">
        <w:rPr>
          <w:lang w:eastAsia="ja-JP"/>
        </w:rPr>
        <w:t xml:space="preserve">configured at the same time, the UE will be in active time if any of the on-duration timers associated to the DRX cycles is running. </w:t>
      </w:r>
    </w:p>
    <w:p w14:paraId="1B8C548F" w14:textId="091827A4" w:rsidR="00C84EC8" w:rsidRDefault="00C84EC8" w:rsidP="00C84EC8">
      <w:pPr>
        <w:pStyle w:val="Proposal"/>
        <w:tabs>
          <w:tab w:val="left" w:pos="1304"/>
        </w:tabs>
      </w:pPr>
      <w:bookmarkStart w:id="39" w:name="_Toc85716455"/>
      <w:r w:rsidRPr="00C84EC8">
        <w:t>For GC and BC, no need to down-select one DRX cycle from available DRX cycles</w:t>
      </w:r>
      <w:r w:rsidRPr="004A57EC">
        <w:t>.</w:t>
      </w:r>
      <w:bookmarkEnd w:id="39"/>
    </w:p>
    <w:p w14:paraId="7EB57C3E" w14:textId="68DE1B07" w:rsidR="00973E69" w:rsidRPr="004A57EC" w:rsidRDefault="00973E69" w:rsidP="00C84EC8">
      <w:pPr>
        <w:pStyle w:val="Proposal"/>
        <w:tabs>
          <w:tab w:val="left" w:pos="1304"/>
        </w:tabs>
      </w:pPr>
      <w:bookmarkStart w:id="40" w:name="_Toc85716456"/>
      <w:r w:rsidRPr="00C84EC8">
        <w:t xml:space="preserve">For GC and BC, no need to down-select one DRX </w:t>
      </w:r>
      <w:r>
        <w:t>on-duration timer</w:t>
      </w:r>
      <w:r w:rsidRPr="00C84EC8">
        <w:t xml:space="preserve"> from available DRX </w:t>
      </w:r>
      <w:r>
        <w:t>on-duration timers.</w:t>
      </w:r>
      <w:bookmarkEnd w:id="40"/>
      <w:r>
        <w:t xml:space="preserve"> </w:t>
      </w:r>
    </w:p>
    <w:p w14:paraId="0617FDAE" w14:textId="56D169B9" w:rsidR="000E65CF" w:rsidRDefault="000E65CF" w:rsidP="001C42EE">
      <w:pPr>
        <w:rPr>
          <w:lang w:eastAsia="ja-JP"/>
        </w:rPr>
      </w:pPr>
      <w:r>
        <w:rPr>
          <w:lang w:eastAsia="ja-JP"/>
        </w:rPr>
        <w:t>RAN2#11</w:t>
      </w:r>
      <w:r w:rsidR="00FB39D0">
        <w:rPr>
          <w:lang w:eastAsia="ja-JP"/>
        </w:rPr>
        <w:t>5e</w:t>
      </w:r>
      <w:r>
        <w:rPr>
          <w:lang w:eastAsia="ja-JP"/>
        </w:rPr>
        <w:t xml:space="preserve"> made the following agreement</w:t>
      </w:r>
      <w:r w:rsidR="008F2A66">
        <w:rPr>
          <w:lang w:eastAsia="ja-JP"/>
        </w:rPr>
        <w:t>s</w:t>
      </w:r>
      <w:r>
        <w:rPr>
          <w:lang w:eastAsia="ja-JP"/>
        </w:rPr>
        <w:t xml:space="preserve"> </w:t>
      </w:r>
      <w:r w:rsidR="008F2A66">
        <w:rPr>
          <w:lang w:eastAsia="ja-JP"/>
        </w:rPr>
        <w:t>related</w:t>
      </w:r>
      <w:r>
        <w:rPr>
          <w:lang w:eastAsia="ja-JP"/>
        </w:rPr>
        <w:t xml:space="preserve"> SL DRX</w:t>
      </w:r>
      <w:r w:rsidR="008F2A66">
        <w:rPr>
          <w:lang w:eastAsia="ja-JP"/>
        </w:rPr>
        <w:t xml:space="preserve"> for groupcast/broadcast</w:t>
      </w:r>
      <w:r>
        <w:rPr>
          <w:lang w:eastAsia="ja-JP"/>
        </w:rPr>
        <w:t>:</w:t>
      </w:r>
      <w:r w:rsidR="008F2A66">
        <w:rPr>
          <w:lang w:eastAsia="ja-JP"/>
        </w:rPr>
        <w:t xml:space="preserve"> </w:t>
      </w:r>
    </w:p>
    <w:p w14:paraId="0DF9889A" w14:textId="3721522E" w:rsidR="004F14D2" w:rsidRPr="004F14D2" w:rsidRDefault="00231AEC" w:rsidP="00FB39D0">
      <w:pPr>
        <w:pStyle w:val="ListParagraph"/>
        <w:numPr>
          <w:ilvl w:val="0"/>
          <w:numId w:val="49"/>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231AEC">
        <w:rPr>
          <w:rFonts w:cs="Arial"/>
          <w:i/>
          <w:iCs/>
          <w:szCs w:val="20"/>
        </w:rPr>
        <w:t xml:space="preserve">For SL BC and GC, for in-coverage case, RRC_CONNECTED TX-UE/RX-UE can obtain DRX configuration from 1) SIB which is delivered via dedicated RRC signalling as in legacy, and from 2) from dedicated RRC signalling during handover, i.e., in an </w:t>
      </w:r>
      <w:proofErr w:type="spellStart"/>
      <w:r w:rsidRPr="00231AEC">
        <w:rPr>
          <w:rFonts w:cs="Arial"/>
          <w:i/>
          <w:iCs/>
          <w:szCs w:val="20"/>
        </w:rPr>
        <w:t>RRCReconfiguration</w:t>
      </w:r>
      <w:proofErr w:type="spellEnd"/>
      <w:r w:rsidRPr="00231AEC">
        <w:rPr>
          <w:rFonts w:cs="Arial"/>
          <w:i/>
          <w:iCs/>
          <w:szCs w:val="20"/>
        </w:rPr>
        <w:t xml:space="preserve"> message including </w:t>
      </w:r>
      <w:proofErr w:type="spellStart"/>
      <w:r w:rsidRPr="00231AEC">
        <w:rPr>
          <w:rFonts w:cs="Arial"/>
          <w:i/>
          <w:iCs/>
          <w:szCs w:val="20"/>
        </w:rPr>
        <w:t>reconfigurationWithSyn</w:t>
      </w:r>
      <w:proofErr w:type="spellEnd"/>
      <w:r w:rsidRPr="00231AEC">
        <w:rPr>
          <w:rFonts w:cs="Arial"/>
          <w:i/>
          <w:iCs/>
          <w:szCs w:val="20"/>
        </w:rPr>
        <w:t>. Otherwise, RRC_CONNECTED TX-UE/RX-UE does not expect DRX configuration from dedicated RRC signalling.</w:t>
      </w:r>
    </w:p>
    <w:p w14:paraId="070A1922" w14:textId="0B293992" w:rsidR="00FB39D0" w:rsidRPr="00303874" w:rsidRDefault="00852DF2" w:rsidP="00FB39D0">
      <w:pPr>
        <w:pStyle w:val="ListParagraph"/>
        <w:numPr>
          <w:ilvl w:val="0"/>
          <w:numId w:val="49"/>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852DF2">
        <w:rPr>
          <w:rFonts w:ascii="Arial" w:hAnsi="Arial" w:cs="Arial"/>
          <w:i/>
          <w:iCs/>
          <w:sz w:val="20"/>
          <w:szCs w:val="20"/>
        </w:rPr>
        <w:t>For unicast, the TX UE selects the resources for the initial transmission associated with any active time (</w:t>
      </w:r>
      <w:proofErr w:type="gramStart"/>
      <w:r w:rsidRPr="00852DF2">
        <w:rPr>
          <w:rFonts w:ascii="Arial" w:hAnsi="Arial" w:cs="Arial"/>
          <w:i/>
          <w:iCs/>
          <w:sz w:val="20"/>
          <w:szCs w:val="20"/>
        </w:rPr>
        <w:t>e.g.</w:t>
      </w:r>
      <w:proofErr w:type="gramEnd"/>
      <w:r w:rsidRPr="00852DF2">
        <w:rPr>
          <w:rFonts w:ascii="Arial" w:hAnsi="Arial" w:cs="Arial"/>
          <w:i/>
          <w:iCs/>
          <w:sz w:val="20"/>
          <w:szCs w:val="20"/>
        </w:rPr>
        <w:t xml:space="preserve"> on duration timer or inactivity timer, or retransmission timer) at the RX UE. How to handle cases when a transmission may cause these timers to be running at the RX UE is FFS. </w:t>
      </w:r>
      <w:r w:rsidRPr="008F2A66">
        <w:rPr>
          <w:rFonts w:ascii="Arial" w:hAnsi="Arial" w:cs="Arial"/>
          <w:i/>
          <w:iCs/>
          <w:sz w:val="20"/>
          <w:szCs w:val="20"/>
          <w:highlight w:val="yellow"/>
        </w:rPr>
        <w:t>FFS on groupcast.</w:t>
      </w:r>
      <w:r w:rsidRPr="00852DF2">
        <w:rPr>
          <w:rFonts w:ascii="Arial" w:hAnsi="Arial" w:cs="Arial"/>
          <w:i/>
          <w:iCs/>
          <w:sz w:val="20"/>
          <w:szCs w:val="20"/>
        </w:rPr>
        <w:t xml:space="preserve"> FFS on whether any spec impact</w:t>
      </w:r>
      <w:r w:rsidR="00FB39D0" w:rsidRPr="005F7657">
        <w:rPr>
          <w:rFonts w:ascii="Arial" w:hAnsi="Arial" w:cs="Arial"/>
          <w:i/>
          <w:iCs/>
          <w:sz w:val="20"/>
          <w:szCs w:val="20"/>
        </w:rPr>
        <w:t>.</w:t>
      </w:r>
    </w:p>
    <w:p w14:paraId="47925F9E" w14:textId="54240863" w:rsidR="00303874" w:rsidRPr="005F7657" w:rsidRDefault="00E63EC8" w:rsidP="00FB39D0">
      <w:pPr>
        <w:pStyle w:val="ListParagraph"/>
        <w:numPr>
          <w:ilvl w:val="0"/>
          <w:numId w:val="49"/>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E63EC8">
        <w:rPr>
          <w:rFonts w:cs="Arial"/>
          <w:i/>
          <w:iCs/>
          <w:szCs w:val="20"/>
        </w:rPr>
        <w:t>For BC/GC, default DRX configuration(s) can be used for QoS profile(s) which cannot be mapped into DRX configuration configured for the dedicated QoS profile(s).</w:t>
      </w:r>
    </w:p>
    <w:p w14:paraId="4E18F744" w14:textId="1AAFB00D" w:rsidR="002E3575" w:rsidRPr="00901904" w:rsidRDefault="002F2A0F" w:rsidP="00901904">
      <w:pPr>
        <w:rPr>
          <w:lang w:eastAsia="ja-JP"/>
        </w:rPr>
      </w:pPr>
      <w:r>
        <w:t xml:space="preserve">For unicast, it is reasonable for </w:t>
      </w:r>
      <w:r w:rsidR="000F17FA" w:rsidRPr="000F17FA">
        <w:t xml:space="preserve">the TX UE </w:t>
      </w:r>
      <w:r w:rsidR="000F17FA">
        <w:t xml:space="preserve">to </w:t>
      </w:r>
      <w:r w:rsidR="000F17FA" w:rsidRPr="000F17FA">
        <w:t>select the resources for the initial transmission associated with any active time</w:t>
      </w:r>
      <w:r>
        <w:t>.</w:t>
      </w:r>
      <w:r w:rsidR="00901904">
        <w:rPr>
          <w:lang w:eastAsia="ja-JP"/>
        </w:rPr>
        <w:t xml:space="preserve"> </w:t>
      </w:r>
      <w:r w:rsidR="004A57EC">
        <w:rPr>
          <w:lang w:val="en-US"/>
        </w:rPr>
        <w:t xml:space="preserve">While for groupcast, </w:t>
      </w:r>
      <w:r w:rsidR="00901904">
        <w:rPr>
          <w:lang w:val="en-US"/>
        </w:rPr>
        <w:t xml:space="preserve">however, </w:t>
      </w:r>
      <w:r w:rsidR="004A57EC">
        <w:rPr>
          <w:lang w:val="en-US"/>
        </w:rPr>
        <w:t>the situation is different.</w:t>
      </w:r>
      <w:r w:rsidR="00181A23" w:rsidRPr="005C29E7">
        <w:rPr>
          <w:lang w:val="en-US"/>
        </w:rPr>
        <w:t xml:space="preserve"> </w:t>
      </w:r>
      <w:r w:rsidR="003718CA" w:rsidRPr="005C29E7">
        <w:rPr>
          <w:lang w:val="en-US"/>
        </w:rPr>
        <w:t xml:space="preserve">For </w:t>
      </w:r>
      <w:r w:rsidR="00DC0EFB" w:rsidRPr="005C29E7">
        <w:rPr>
          <w:lang w:val="en-US"/>
        </w:rPr>
        <w:t>a</w:t>
      </w:r>
      <w:r w:rsidR="003718CA" w:rsidRPr="005C29E7">
        <w:rPr>
          <w:lang w:val="en-US"/>
        </w:rPr>
        <w:t xml:space="preserve"> </w:t>
      </w:r>
      <w:r w:rsidR="009802C7" w:rsidRPr="005C29E7">
        <w:rPr>
          <w:lang w:val="en-US"/>
        </w:rPr>
        <w:t xml:space="preserve">groupcast </w:t>
      </w:r>
      <w:r w:rsidR="003718CA" w:rsidRPr="005C29E7">
        <w:rPr>
          <w:lang w:val="en-US"/>
        </w:rPr>
        <w:t>transmission</w:t>
      </w:r>
      <w:r w:rsidR="009802C7" w:rsidRPr="005C29E7">
        <w:rPr>
          <w:lang w:val="en-US"/>
        </w:rPr>
        <w:t xml:space="preserve">, it could happen that </w:t>
      </w:r>
      <w:r w:rsidR="002C56BC">
        <w:rPr>
          <w:lang w:val="en-US"/>
        </w:rPr>
        <w:t xml:space="preserve">a SCI transmission </w:t>
      </w:r>
      <w:r w:rsidR="00FA48F5" w:rsidRPr="005C29E7">
        <w:rPr>
          <w:lang w:val="en-US"/>
        </w:rPr>
        <w:t>is</w:t>
      </w:r>
      <w:r w:rsidR="002663EF" w:rsidRPr="005C29E7">
        <w:rPr>
          <w:lang w:val="en-US"/>
        </w:rPr>
        <w:t xml:space="preserve"> correctly received by some UEs</w:t>
      </w:r>
      <w:r w:rsidR="003D5131" w:rsidRPr="005C29E7">
        <w:rPr>
          <w:lang w:val="en-US"/>
        </w:rPr>
        <w:t xml:space="preserve"> </w:t>
      </w:r>
      <w:r w:rsidR="00DC0EFB" w:rsidRPr="005C29E7">
        <w:rPr>
          <w:lang w:val="en-US"/>
        </w:rPr>
        <w:t xml:space="preserve">while incorrectly </w:t>
      </w:r>
      <w:r w:rsidR="00FA48F5" w:rsidRPr="005C29E7">
        <w:rPr>
          <w:lang w:val="en-US"/>
        </w:rPr>
        <w:t>received</w:t>
      </w:r>
      <w:r w:rsidR="00812777" w:rsidRPr="005C29E7">
        <w:rPr>
          <w:lang w:val="en-US"/>
        </w:rPr>
        <w:t xml:space="preserve"> </w:t>
      </w:r>
      <w:r w:rsidR="00DC0EFB" w:rsidRPr="005C29E7">
        <w:rPr>
          <w:lang w:val="en-US"/>
        </w:rPr>
        <w:t xml:space="preserve">by </w:t>
      </w:r>
      <w:r w:rsidR="00FA48F5" w:rsidRPr="005C29E7">
        <w:rPr>
          <w:lang w:val="en-US"/>
        </w:rPr>
        <w:t xml:space="preserve">some other UEs, </w:t>
      </w:r>
      <w:r w:rsidR="00812777" w:rsidRPr="005C29E7">
        <w:rPr>
          <w:lang w:val="en-US"/>
        </w:rPr>
        <w:t xml:space="preserve">only </w:t>
      </w:r>
      <w:r w:rsidR="004606CE" w:rsidRPr="005C29E7">
        <w:rPr>
          <w:lang w:val="en-US"/>
        </w:rPr>
        <w:t xml:space="preserve">the </w:t>
      </w:r>
      <w:r w:rsidR="00686DA4">
        <w:rPr>
          <w:lang w:val="en-US"/>
        </w:rPr>
        <w:t>former</w:t>
      </w:r>
      <w:r w:rsidR="004606CE" w:rsidRPr="005C29E7">
        <w:rPr>
          <w:lang w:val="en-US"/>
        </w:rPr>
        <w:t xml:space="preserve"> UEs will start </w:t>
      </w:r>
      <w:r w:rsidR="002C56BC">
        <w:rPr>
          <w:lang w:val="en-US"/>
        </w:rPr>
        <w:t>the inactivity</w:t>
      </w:r>
      <w:r w:rsidR="004606CE" w:rsidRPr="005C29E7">
        <w:rPr>
          <w:lang w:val="en-US"/>
        </w:rPr>
        <w:t xml:space="preserve"> timer</w:t>
      </w:r>
      <w:r w:rsidR="00306CF3" w:rsidRPr="005C29E7">
        <w:rPr>
          <w:lang w:val="en-US"/>
        </w:rPr>
        <w:t>.</w:t>
      </w:r>
      <w:r w:rsidR="00E678B9" w:rsidRPr="005C29E7">
        <w:rPr>
          <w:lang w:val="en-US"/>
        </w:rPr>
        <w:t xml:space="preserve"> </w:t>
      </w:r>
      <w:r w:rsidR="00316963" w:rsidRPr="005C29E7">
        <w:rPr>
          <w:lang w:val="en-US"/>
        </w:rPr>
        <w:t>In this case if the Tx UE perform</w:t>
      </w:r>
      <w:r w:rsidR="00E34910" w:rsidRPr="005C29E7">
        <w:rPr>
          <w:lang w:val="en-US"/>
        </w:rPr>
        <w:t>s</w:t>
      </w:r>
      <w:r w:rsidR="00316963" w:rsidRPr="005C29E7">
        <w:rPr>
          <w:lang w:val="en-US"/>
        </w:rPr>
        <w:t xml:space="preserve"> initial transmission when </w:t>
      </w:r>
      <w:r w:rsidR="00686DA4">
        <w:rPr>
          <w:lang w:val="en-US"/>
        </w:rPr>
        <w:t>the inactivity</w:t>
      </w:r>
      <w:r w:rsidR="00316963" w:rsidRPr="005C29E7">
        <w:rPr>
          <w:lang w:val="en-US"/>
        </w:rPr>
        <w:t xml:space="preserve"> timer is running</w:t>
      </w:r>
      <w:r w:rsidR="00686DA4">
        <w:rPr>
          <w:lang w:val="en-US"/>
        </w:rPr>
        <w:t>,</w:t>
      </w:r>
      <w:r w:rsidR="00316963" w:rsidRPr="005C29E7">
        <w:rPr>
          <w:lang w:val="en-US"/>
        </w:rPr>
        <w:t xml:space="preserve"> </w:t>
      </w:r>
      <w:r w:rsidR="00E34910" w:rsidRPr="005C29E7">
        <w:rPr>
          <w:lang w:val="en-US"/>
        </w:rPr>
        <w:t>the transmission will be missed by UE</w:t>
      </w:r>
      <w:r w:rsidR="007F3622" w:rsidRPr="005C29E7">
        <w:rPr>
          <w:lang w:val="en-US"/>
        </w:rPr>
        <w:t>s</w:t>
      </w:r>
      <w:r w:rsidR="00E34910" w:rsidRPr="005C29E7">
        <w:rPr>
          <w:lang w:val="en-US"/>
        </w:rPr>
        <w:t xml:space="preserve"> </w:t>
      </w:r>
      <w:r w:rsidR="00686DA4">
        <w:rPr>
          <w:lang w:val="en-US"/>
        </w:rPr>
        <w:t xml:space="preserve">who are </w:t>
      </w:r>
      <w:r w:rsidR="00E34910" w:rsidRPr="005C29E7">
        <w:rPr>
          <w:lang w:val="en-US"/>
        </w:rPr>
        <w:t xml:space="preserve">not </w:t>
      </w:r>
      <w:r w:rsidR="00686DA4">
        <w:rPr>
          <w:lang w:val="en-US"/>
        </w:rPr>
        <w:t>running</w:t>
      </w:r>
      <w:r w:rsidR="007F3622" w:rsidRPr="005C29E7">
        <w:rPr>
          <w:lang w:val="en-US"/>
        </w:rPr>
        <w:t xml:space="preserve"> the </w:t>
      </w:r>
      <w:r w:rsidR="00686DA4">
        <w:rPr>
          <w:lang w:val="en-US"/>
        </w:rPr>
        <w:t>inactivity</w:t>
      </w:r>
      <w:r w:rsidR="007F3622" w:rsidRPr="005C29E7">
        <w:rPr>
          <w:lang w:val="en-US"/>
        </w:rPr>
        <w:t xml:space="preserve"> timer</w:t>
      </w:r>
      <w:r w:rsidR="002E3575" w:rsidRPr="005C29E7">
        <w:rPr>
          <w:lang w:val="en-US"/>
        </w:rPr>
        <w:t xml:space="preserve">. </w:t>
      </w:r>
      <w:r w:rsidR="001823F6">
        <w:rPr>
          <w:lang w:val="en-US"/>
        </w:rPr>
        <w:t xml:space="preserve">The same issue is also valid for the retransmission timer. </w:t>
      </w:r>
      <w:r w:rsidR="002E3575" w:rsidRPr="005C29E7">
        <w:rPr>
          <w:lang w:val="en-US"/>
        </w:rPr>
        <w:t>Therefore</w:t>
      </w:r>
      <w:r w:rsidR="00D1423F" w:rsidRPr="005C29E7">
        <w:rPr>
          <w:lang w:val="en-US"/>
        </w:rPr>
        <w:t>,</w:t>
      </w:r>
      <w:r w:rsidR="00686DA4">
        <w:rPr>
          <w:lang w:val="en-US"/>
        </w:rPr>
        <w:t xml:space="preserve"> we propose that </w:t>
      </w:r>
      <w:r w:rsidR="00FE675B">
        <w:rPr>
          <w:lang w:val="en-US"/>
        </w:rPr>
        <w:t>a</w:t>
      </w:r>
      <w:r w:rsidR="00686DA4">
        <w:rPr>
          <w:lang w:val="en-US"/>
        </w:rPr>
        <w:t xml:space="preserve"> UE only performs initial transmission for GC when </w:t>
      </w:r>
      <w:r w:rsidR="002D4612">
        <w:rPr>
          <w:lang w:val="en-US"/>
        </w:rPr>
        <w:t xml:space="preserve">the </w:t>
      </w:r>
      <w:r w:rsidR="00686DA4">
        <w:rPr>
          <w:lang w:val="en-US"/>
        </w:rPr>
        <w:t>on-duration timer is running</w:t>
      </w:r>
      <w:r w:rsidR="00E75A3E">
        <w:rPr>
          <w:lang w:val="en-US"/>
        </w:rPr>
        <w:t xml:space="preserve"> to avoid packet loss due to active time misalignment between TX UE and RX UEs</w:t>
      </w:r>
      <w:r w:rsidR="002E3575" w:rsidRPr="005C29E7">
        <w:rPr>
          <w:lang w:val="en-US"/>
        </w:rPr>
        <w:t xml:space="preserve">. </w:t>
      </w:r>
      <w:r w:rsidR="00E75A3E">
        <w:rPr>
          <w:lang w:val="en-US"/>
        </w:rPr>
        <w:t xml:space="preserve">Meanwhile, for retransmission, it is ok for the TX UE to consider resources with any time in which the RX UEs may be active. </w:t>
      </w:r>
    </w:p>
    <w:p w14:paraId="7D0D77C6" w14:textId="51B89DB9" w:rsidR="007114DB" w:rsidRDefault="00B46EEB" w:rsidP="00DE66AC">
      <w:pPr>
        <w:pStyle w:val="Proposal"/>
        <w:tabs>
          <w:tab w:val="left" w:pos="1304"/>
        </w:tabs>
      </w:pPr>
      <w:bookmarkStart w:id="41" w:name="_Toc78184200"/>
      <w:bookmarkStart w:id="42" w:name="_Toc78184260"/>
      <w:bookmarkStart w:id="43" w:name="_Toc78184321"/>
      <w:bookmarkStart w:id="44" w:name="_Toc85716457"/>
      <w:bookmarkEnd w:id="41"/>
      <w:bookmarkEnd w:id="42"/>
      <w:bookmarkEnd w:id="43"/>
      <w:r w:rsidRPr="00DF0CE1">
        <w:rPr>
          <w:rFonts w:cs="Arial"/>
          <w:lang w:val="en-US" w:eastAsia="en-GB"/>
        </w:rPr>
        <w:t xml:space="preserve">For groupcast, </w:t>
      </w:r>
      <w:r w:rsidR="00465B69" w:rsidRPr="00DF0CE1">
        <w:rPr>
          <w:rFonts w:cs="Arial"/>
        </w:rPr>
        <w:t xml:space="preserve">the TX UE can </w:t>
      </w:r>
      <w:r w:rsidR="00DF0CE1">
        <w:rPr>
          <w:rFonts w:cs="Arial"/>
        </w:rPr>
        <w:t xml:space="preserve">only </w:t>
      </w:r>
      <w:r w:rsidR="00465B69" w:rsidRPr="00DF0CE1">
        <w:rPr>
          <w:rFonts w:cs="Arial"/>
        </w:rPr>
        <w:t xml:space="preserve">select the resources for </w:t>
      </w:r>
      <w:r w:rsidR="00645117">
        <w:rPr>
          <w:rFonts w:cs="Arial"/>
        </w:rPr>
        <w:t>the initial</w:t>
      </w:r>
      <w:r w:rsidR="00465B69" w:rsidRPr="00DF0CE1">
        <w:rPr>
          <w:rFonts w:cs="Arial"/>
        </w:rPr>
        <w:t xml:space="preserve"> transmission associ</w:t>
      </w:r>
      <w:r w:rsidR="00645117">
        <w:rPr>
          <w:rFonts w:cs="Arial"/>
        </w:rPr>
        <w:t>a</w:t>
      </w:r>
      <w:r w:rsidR="00465B69" w:rsidRPr="00DF0CE1">
        <w:rPr>
          <w:rFonts w:cs="Arial"/>
        </w:rPr>
        <w:t>ted with the time in which the on</w:t>
      </w:r>
      <w:r w:rsidR="005C79D0">
        <w:rPr>
          <w:rFonts w:cs="Arial"/>
        </w:rPr>
        <w:t>-</w:t>
      </w:r>
      <w:r w:rsidR="00465B69" w:rsidRPr="00DF0CE1">
        <w:rPr>
          <w:rFonts w:cs="Arial"/>
        </w:rPr>
        <w:t xml:space="preserve">duration timer </w:t>
      </w:r>
      <w:r w:rsidR="00645117" w:rsidRPr="00DF0CE1">
        <w:rPr>
          <w:rFonts w:cs="Arial"/>
        </w:rPr>
        <w:t>a</w:t>
      </w:r>
      <w:r w:rsidR="00465B69" w:rsidRPr="00DF0CE1">
        <w:rPr>
          <w:rFonts w:cs="Arial"/>
        </w:rPr>
        <w:t xml:space="preserve">t the </w:t>
      </w:r>
      <w:r w:rsidR="005D1079">
        <w:rPr>
          <w:rFonts w:cs="Arial"/>
        </w:rPr>
        <w:t>T</w:t>
      </w:r>
      <w:r w:rsidR="00465B69" w:rsidRPr="00DF0CE1">
        <w:rPr>
          <w:rFonts w:cs="Arial"/>
        </w:rPr>
        <w:t xml:space="preserve">X UE </w:t>
      </w:r>
      <w:r w:rsidR="00645117" w:rsidRPr="00DF0CE1">
        <w:rPr>
          <w:rFonts w:cs="Arial"/>
        </w:rPr>
        <w:t>is</w:t>
      </w:r>
      <w:r w:rsidR="00465B69" w:rsidRPr="00DF0CE1">
        <w:rPr>
          <w:rFonts w:cs="Arial"/>
        </w:rPr>
        <w:t xml:space="preserve"> running</w:t>
      </w:r>
      <w:r w:rsidR="00756E50">
        <w:t>.</w:t>
      </w:r>
      <w:bookmarkEnd w:id="44"/>
      <w:r w:rsidR="00D1423F">
        <w:t xml:space="preserve"> </w:t>
      </w:r>
    </w:p>
    <w:p w14:paraId="41487D24" w14:textId="39C48357" w:rsidR="00247B7A" w:rsidRDefault="00247B7A" w:rsidP="00247B7A">
      <w:pPr>
        <w:pStyle w:val="Heading2"/>
        <w:suppressAutoHyphens w:val="0"/>
        <w:adjustRightInd w:val="0"/>
        <w:spacing w:before="40" w:after="0"/>
        <w:ind w:left="0" w:firstLine="0"/>
        <w:rPr>
          <w:rFonts w:eastAsia="Times New Roman"/>
          <w:sz w:val="20"/>
        </w:rPr>
      </w:pPr>
      <w:r>
        <w:rPr>
          <w:rFonts w:eastAsia="Times New Roman"/>
          <w:sz w:val="20"/>
        </w:rPr>
        <w:t xml:space="preserve">Regarding the </w:t>
      </w:r>
      <w:r w:rsidRPr="00247B7A">
        <w:rPr>
          <w:rFonts w:eastAsia="Times New Roman"/>
          <w:sz w:val="20"/>
        </w:rPr>
        <w:t>default DRX configuration</w:t>
      </w:r>
      <w:r>
        <w:rPr>
          <w:rFonts w:eastAsia="Times New Roman"/>
          <w:sz w:val="20"/>
        </w:rPr>
        <w:t>, one remain</w:t>
      </w:r>
      <w:r w:rsidR="00D0371A">
        <w:rPr>
          <w:rFonts w:eastAsia="Times New Roman"/>
          <w:sz w:val="20"/>
        </w:rPr>
        <w:t>ing</w:t>
      </w:r>
      <w:r>
        <w:rPr>
          <w:rFonts w:eastAsia="Times New Roman"/>
          <w:sz w:val="20"/>
        </w:rPr>
        <w:t xml:space="preserve"> issue</w:t>
      </w:r>
      <w:r w:rsidR="001F0BDA">
        <w:rPr>
          <w:rFonts w:eastAsia="Times New Roman"/>
          <w:sz w:val="20"/>
        </w:rPr>
        <w:t xml:space="preserve"> </w:t>
      </w:r>
      <w:r w:rsidR="00E97F96">
        <w:rPr>
          <w:rFonts w:eastAsia="Times New Roman"/>
          <w:sz w:val="20"/>
        </w:rPr>
        <w:t>is</w:t>
      </w:r>
      <w:r w:rsidR="001F0BDA">
        <w:rPr>
          <w:rFonts w:eastAsia="Times New Roman"/>
          <w:sz w:val="20"/>
        </w:rPr>
        <w:t xml:space="preserve"> </w:t>
      </w:r>
      <w:r w:rsidR="001F0BDA" w:rsidRPr="001F0BDA">
        <w:rPr>
          <w:rFonts w:eastAsia="Times New Roman"/>
          <w:sz w:val="20"/>
        </w:rPr>
        <w:t>whether only one common default SL DRX configuration is applied to both GC and BC or separate default SL DRX configuration should be defined for GC and BC</w:t>
      </w:r>
      <w:r w:rsidR="00472A73">
        <w:rPr>
          <w:rFonts w:eastAsia="Times New Roman"/>
          <w:sz w:val="20"/>
        </w:rPr>
        <w:t xml:space="preserve"> respectively. In our understanding, </w:t>
      </w:r>
      <w:r w:rsidR="002E7655" w:rsidRPr="001F0BDA">
        <w:rPr>
          <w:rFonts w:eastAsia="Times New Roman"/>
          <w:sz w:val="20"/>
        </w:rPr>
        <w:t>separate default SL DRX configuration</w:t>
      </w:r>
      <w:r w:rsidR="002E7655">
        <w:rPr>
          <w:rFonts w:eastAsia="Times New Roman"/>
          <w:sz w:val="20"/>
        </w:rPr>
        <w:t xml:space="preserve"> </w:t>
      </w:r>
      <w:r w:rsidR="0024306A">
        <w:rPr>
          <w:rFonts w:eastAsia="Times New Roman"/>
          <w:sz w:val="20"/>
        </w:rPr>
        <w:t>will</w:t>
      </w:r>
      <w:r w:rsidR="002E7655">
        <w:rPr>
          <w:rFonts w:eastAsia="Times New Roman"/>
          <w:sz w:val="20"/>
        </w:rPr>
        <w:t xml:space="preserve"> </w:t>
      </w:r>
      <w:r w:rsidR="00FC6D54" w:rsidRPr="00FC6D54">
        <w:rPr>
          <w:rFonts w:eastAsia="Times New Roman"/>
          <w:sz w:val="20"/>
        </w:rPr>
        <w:t xml:space="preserve">lead to </w:t>
      </w:r>
      <w:r w:rsidR="00FC6D54">
        <w:rPr>
          <w:rFonts w:eastAsia="Times New Roman"/>
          <w:sz w:val="20"/>
        </w:rPr>
        <w:t>higher</w:t>
      </w:r>
      <w:r w:rsidR="00FC6D54" w:rsidRPr="00FC6D54">
        <w:rPr>
          <w:rFonts w:eastAsia="Times New Roman"/>
          <w:sz w:val="20"/>
        </w:rPr>
        <w:t xml:space="preserve"> power consumption </w:t>
      </w:r>
      <w:r w:rsidR="00712295">
        <w:rPr>
          <w:rFonts w:eastAsia="Times New Roman"/>
          <w:sz w:val="20"/>
        </w:rPr>
        <w:t xml:space="preserve">with no clear benefit </w:t>
      </w:r>
      <w:r w:rsidR="0024306A">
        <w:rPr>
          <w:rFonts w:eastAsia="Times New Roman"/>
          <w:sz w:val="20"/>
        </w:rPr>
        <w:t xml:space="preserve">thus it is enough to </w:t>
      </w:r>
      <w:r w:rsidR="0024306A" w:rsidRPr="0024306A">
        <w:rPr>
          <w:rFonts w:eastAsia="Times New Roman"/>
          <w:sz w:val="20"/>
        </w:rPr>
        <w:t>hav</w:t>
      </w:r>
      <w:r w:rsidR="0024306A">
        <w:rPr>
          <w:rFonts w:eastAsia="Times New Roman"/>
          <w:sz w:val="20"/>
        </w:rPr>
        <w:t>e</w:t>
      </w:r>
      <w:r w:rsidR="0024306A" w:rsidRPr="0024306A">
        <w:rPr>
          <w:rFonts w:eastAsia="Times New Roman"/>
          <w:sz w:val="20"/>
        </w:rPr>
        <w:t xml:space="preserve"> a common default SL DRX configuration</w:t>
      </w:r>
      <w:r w:rsidR="0024306A">
        <w:rPr>
          <w:rFonts w:eastAsia="Times New Roman"/>
          <w:sz w:val="20"/>
        </w:rPr>
        <w:t xml:space="preserve">. </w:t>
      </w:r>
    </w:p>
    <w:p w14:paraId="4DC24BDD" w14:textId="7F2E176A" w:rsidR="0024306A" w:rsidRPr="0024306A" w:rsidRDefault="00600BDF" w:rsidP="0024306A">
      <w:pPr>
        <w:pStyle w:val="Proposal"/>
        <w:tabs>
          <w:tab w:val="left" w:pos="1304"/>
        </w:tabs>
      </w:pPr>
      <w:bookmarkStart w:id="45" w:name="_Toc85716458"/>
      <w:r>
        <w:rPr>
          <w:rFonts w:cs="Arial"/>
          <w:lang w:val="en-US" w:eastAsia="en-GB"/>
        </w:rPr>
        <w:t>S</w:t>
      </w:r>
      <w:r w:rsidR="00F9658A">
        <w:rPr>
          <w:rFonts w:cs="Arial"/>
          <w:lang w:val="en-US" w:eastAsia="en-GB"/>
        </w:rPr>
        <w:t xml:space="preserve">upport </w:t>
      </w:r>
      <w:r w:rsidR="00F9658A" w:rsidRPr="00F9658A">
        <w:rPr>
          <w:rFonts w:cs="Arial"/>
          <w:lang w:val="en-US" w:eastAsia="en-GB"/>
        </w:rPr>
        <w:t xml:space="preserve">common default SL DRX configuration </w:t>
      </w:r>
      <w:r w:rsidR="009F67A7">
        <w:rPr>
          <w:rFonts w:cs="Arial"/>
          <w:lang w:val="en-US" w:eastAsia="en-GB"/>
        </w:rPr>
        <w:t>for</w:t>
      </w:r>
      <w:r w:rsidR="00F9658A" w:rsidRPr="00F9658A">
        <w:rPr>
          <w:rFonts w:cs="Arial"/>
          <w:lang w:val="en-US" w:eastAsia="en-GB"/>
        </w:rPr>
        <w:t xml:space="preserve"> both GC and BC</w:t>
      </w:r>
      <w:r w:rsidR="00712295">
        <w:t>.</w:t>
      </w:r>
      <w:bookmarkEnd w:id="45"/>
      <w:r w:rsidR="00712295">
        <w:t xml:space="preserve"> </w:t>
      </w:r>
    </w:p>
    <w:p w14:paraId="1CCC1C92" w14:textId="086B2612" w:rsidR="00110F3B" w:rsidRDefault="00110F3B" w:rsidP="00110F3B">
      <w:pPr>
        <w:pStyle w:val="Heading2"/>
        <w:suppressAutoHyphens w:val="0"/>
        <w:adjustRightInd w:val="0"/>
        <w:rPr>
          <w:rFonts w:eastAsia="Times New Roman"/>
        </w:rPr>
      </w:pPr>
      <w:r w:rsidRPr="001C42EE">
        <w:rPr>
          <w:rFonts w:eastAsia="Times New Roman"/>
        </w:rPr>
        <w:t>2.</w:t>
      </w:r>
      <w:r>
        <w:rPr>
          <w:rFonts w:eastAsia="Times New Roman"/>
        </w:rPr>
        <w:t>4</w:t>
      </w:r>
      <w:r w:rsidRPr="001C42EE">
        <w:rPr>
          <w:rFonts w:eastAsia="Times New Roman"/>
        </w:rPr>
        <w:t xml:space="preserve"> </w:t>
      </w:r>
      <w:r w:rsidRPr="001C42EE">
        <w:rPr>
          <w:rFonts w:eastAsia="Times New Roman"/>
        </w:rPr>
        <w:tab/>
      </w:r>
      <w:r>
        <w:t xml:space="preserve">SL DRX for initial signalling  </w:t>
      </w:r>
    </w:p>
    <w:p w14:paraId="5D70DC63" w14:textId="06B9840F" w:rsidR="00110F3B" w:rsidRDefault="00110F3B" w:rsidP="00110F3B">
      <w:pPr>
        <w:rPr>
          <w:rFonts w:cs="Arial"/>
          <w:lang w:val="en-US"/>
        </w:rPr>
      </w:pPr>
      <w:r>
        <w:rPr>
          <w:lang w:eastAsia="ja-JP"/>
        </w:rPr>
        <w:t xml:space="preserve">For unicast, dedicated SL DRX configuration can be applied after Tx UE and Rx UE agree on the configuration to use. However, it is </w:t>
      </w:r>
      <w:proofErr w:type="gramStart"/>
      <w:r>
        <w:rPr>
          <w:lang w:eastAsia="ja-JP"/>
        </w:rPr>
        <w:t>still remained</w:t>
      </w:r>
      <w:proofErr w:type="gramEnd"/>
      <w:r>
        <w:rPr>
          <w:lang w:eastAsia="ja-JP"/>
        </w:rPr>
        <w:t xml:space="preserve"> open whether/what SL DRX configuration should be used for the initial signalling before the dedicated SL DRX configuration is agreed on. For direct communication request (DCR) message, we think the </w:t>
      </w:r>
      <w:r w:rsidRPr="00F9658A">
        <w:rPr>
          <w:rFonts w:cs="Arial"/>
          <w:lang w:val="en-US"/>
        </w:rPr>
        <w:t>common default SL DRX configuration</w:t>
      </w:r>
      <w:r>
        <w:rPr>
          <w:rFonts w:cs="Arial"/>
          <w:lang w:val="en-US"/>
        </w:rPr>
        <w:t xml:space="preserve"> can be applied since DCR </w:t>
      </w:r>
      <w:r w:rsidR="00BF370B">
        <w:rPr>
          <w:rFonts w:cs="Arial"/>
          <w:lang w:val="en-US"/>
        </w:rPr>
        <w:t>does</w:t>
      </w:r>
      <w:r>
        <w:rPr>
          <w:rFonts w:cs="Arial"/>
          <w:lang w:val="en-US"/>
        </w:rPr>
        <w:t xml:space="preserve"> </w:t>
      </w:r>
      <w:r w:rsidR="00EB2164">
        <w:rPr>
          <w:rFonts w:cs="Arial"/>
          <w:lang w:val="en-US"/>
        </w:rPr>
        <w:t xml:space="preserve">not </w:t>
      </w:r>
      <w:r w:rsidR="00BF370B">
        <w:rPr>
          <w:rFonts w:cs="Arial"/>
          <w:lang w:val="en-US"/>
        </w:rPr>
        <w:t>have any QoS profile</w:t>
      </w:r>
      <w:r>
        <w:rPr>
          <w:rFonts w:cs="Arial"/>
          <w:lang w:val="en-US"/>
        </w:rPr>
        <w:t xml:space="preserve">. </w:t>
      </w:r>
      <w:r w:rsidRPr="009E0128">
        <w:rPr>
          <w:rFonts w:cs="Arial"/>
          <w:lang w:val="en-US"/>
        </w:rPr>
        <w:t>For the PC5-S</w:t>
      </w:r>
      <w:r>
        <w:rPr>
          <w:rFonts w:cs="Arial"/>
          <w:lang w:val="en-US"/>
        </w:rPr>
        <w:t>/PC5-RRC</w:t>
      </w:r>
      <w:r w:rsidRPr="009E0128">
        <w:rPr>
          <w:rFonts w:cs="Arial"/>
          <w:lang w:val="en-US"/>
        </w:rPr>
        <w:t xml:space="preserve"> messages which are sent after the DCR message and before </w:t>
      </w:r>
      <w:r>
        <w:rPr>
          <w:rFonts w:cs="Arial"/>
          <w:lang w:val="en-US"/>
        </w:rPr>
        <w:t xml:space="preserve">the </w:t>
      </w:r>
      <w:r w:rsidRPr="009E0128">
        <w:rPr>
          <w:rFonts w:cs="Arial"/>
          <w:lang w:val="en-US"/>
        </w:rPr>
        <w:t>SL unicast DRX configuration is applied</w:t>
      </w:r>
      <w:r>
        <w:rPr>
          <w:rFonts w:cs="Arial"/>
          <w:lang w:val="en-US"/>
        </w:rPr>
        <w:t xml:space="preserve">, </w:t>
      </w:r>
      <w:r w:rsidR="00325B9F">
        <w:rPr>
          <w:rFonts w:cs="Arial"/>
          <w:lang w:val="en-US"/>
        </w:rPr>
        <w:t xml:space="preserve">also </w:t>
      </w:r>
      <w:r w:rsidR="00325B9F" w:rsidRPr="00325B9F">
        <w:rPr>
          <w:rFonts w:cs="Arial"/>
          <w:lang w:val="en-US"/>
        </w:rPr>
        <w:t xml:space="preserve">the common default SL DRX configuration can be applied since </w:t>
      </w:r>
      <w:r w:rsidR="00325B9F">
        <w:rPr>
          <w:rFonts w:cs="Arial"/>
          <w:lang w:val="en-US"/>
        </w:rPr>
        <w:t xml:space="preserve">these </w:t>
      </w:r>
      <w:proofErr w:type="spellStart"/>
      <w:r w:rsidR="00325B9F">
        <w:rPr>
          <w:rFonts w:cs="Arial"/>
          <w:lang w:val="en-US"/>
        </w:rPr>
        <w:t>signalings</w:t>
      </w:r>
      <w:proofErr w:type="spellEnd"/>
      <w:r w:rsidR="00325B9F" w:rsidRPr="00325B9F">
        <w:rPr>
          <w:rFonts w:cs="Arial"/>
          <w:lang w:val="en-US"/>
        </w:rPr>
        <w:t xml:space="preserve"> </w:t>
      </w:r>
      <w:r w:rsidR="00325B9F">
        <w:rPr>
          <w:rFonts w:cs="Arial"/>
          <w:lang w:val="en-US"/>
        </w:rPr>
        <w:t xml:space="preserve">also </w:t>
      </w:r>
      <w:r w:rsidR="00325B9F" w:rsidRPr="00325B9F">
        <w:rPr>
          <w:rFonts w:cs="Arial"/>
          <w:lang w:val="en-US"/>
        </w:rPr>
        <w:t>do not have any QoS profile</w:t>
      </w:r>
      <w:r>
        <w:rPr>
          <w:rFonts w:cs="Arial"/>
          <w:lang w:val="en-US"/>
        </w:rPr>
        <w:t xml:space="preserve">. </w:t>
      </w:r>
    </w:p>
    <w:p w14:paraId="716B7D8D" w14:textId="77777777" w:rsidR="006D115D" w:rsidRPr="00A11E8A" w:rsidRDefault="00110F3B" w:rsidP="00110F3B">
      <w:pPr>
        <w:pStyle w:val="Proposal"/>
        <w:tabs>
          <w:tab w:val="left" w:pos="1304"/>
        </w:tabs>
        <w:suppressAutoHyphens/>
        <w:overflowPunct w:val="0"/>
        <w:autoSpaceDE w:val="0"/>
        <w:autoSpaceDN w:val="0"/>
        <w:spacing w:before="0"/>
        <w:textAlignment w:val="baseline"/>
      </w:pPr>
      <w:bookmarkStart w:id="46" w:name="_Toc85716459"/>
      <w:r>
        <w:t xml:space="preserve">Apply </w:t>
      </w:r>
      <w:r>
        <w:rPr>
          <w:lang w:eastAsia="ja-JP"/>
        </w:rPr>
        <w:t xml:space="preserve">the </w:t>
      </w:r>
      <w:r w:rsidR="005F26F8">
        <w:rPr>
          <w:lang w:eastAsia="ja-JP"/>
        </w:rPr>
        <w:t xml:space="preserve">same </w:t>
      </w:r>
      <w:r w:rsidRPr="00F9658A">
        <w:rPr>
          <w:rFonts w:cs="Arial"/>
          <w:lang w:val="en-US" w:eastAsia="en-GB"/>
        </w:rPr>
        <w:t>common default SL DRX configuration</w:t>
      </w:r>
      <w:r>
        <w:rPr>
          <w:rFonts w:cs="Arial"/>
          <w:lang w:val="en-US"/>
        </w:rPr>
        <w:t xml:space="preserve"> </w:t>
      </w:r>
      <w:r w:rsidR="005F26F8">
        <w:rPr>
          <w:rFonts w:cs="Arial"/>
          <w:lang w:val="en-US"/>
        </w:rPr>
        <w:t xml:space="preserve">as for GC and BC </w:t>
      </w:r>
      <w:r>
        <w:rPr>
          <w:rFonts w:cs="Arial"/>
          <w:lang w:val="en-US"/>
        </w:rPr>
        <w:t xml:space="preserve">to </w:t>
      </w:r>
      <w:r w:rsidR="006D115D">
        <w:rPr>
          <w:rFonts w:cs="Arial"/>
          <w:lang w:val="en-US"/>
        </w:rPr>
        <w:t>the following initial signaling:</w:t>
      </w:r>
      <w:bookmarkEnd w:id="46"/>
      <w:r w:rsidR="006D115D">
        <w:rPr>
          <w:rFonts w:cs="Arial"/>
          <w:lang w:val="en-US"/>
        </w:rPr>
        <w:t xml:space="preserve"> </w:t>
      </w:r>
    </w:p>
    <w:p w14:paraId="427DA8C2" w14:textId="77777777" w:rsidR="006D115D" w:rsidRPr="00A11E8A" w:rsidRDefault="00110F3B" w:rsidP="006D115D">
      <w:pPr>
        <w:pStyle w:val="Proposal"/>
        <w:numPr>
          <w:ilvl w:val="0"/>
          <w:numId w:val="51"/>
        </w:numPr>
        <w:tabs>
          <w:tab w:val="left" w:pos="1304"/>
        </w:tabs>
        <w:suppressAutoHyphens/>
        <w:overflowPunct w:val="0"/>
        <w:autoSpaceDE w:val="0"/>
        <w:autoSpaceDN w:val="0"/>
        <w:spacing w:before="0"/>
        <w:textAlignment w:val="baseline"/>
      </w:pPr>
      <w:bookmarkStart w:id="47" w:name="_Toc85716460"/>
      <w:r>
        <w:rPr>
          <w:rFonts w:cs="Arial"/>
          <w:lang w:val="en-US"/>
        </w:rPr>
        <w:t>DCR message</w:t>
      </w:r>
      <w:bookmarkEnd w:id="47"/>
      <w:r w:rsidR="004355B8">
        <w:rPr>
          <w:rFonts w:cs="Arial"/>
          <w:lang w:val="en-US"/>
        </w:rPr>
        <w:t xml:space="preserve"> </w:t>
      </w:r>
    </w:p>
    <w:p w14:paraId="4DC3A984" w14:textId="1302974A" w:rsidR="00110F3B" w:rsidRPr="007A5824" w:rsidRDefault="006D115D" w:rsidP="00A11E8A">
      <w:pPr>
        <w:pStyle w:val="Proposal"/>
        <w:numPr>
          <w:ilvl w:val="0"/>
          <w:numId w:val="51"/>
        </w:numPr>
        <w:tabs>
          <w:tab w:val="left" w:pos="1304"/>
        </w:tabs>
        <w:suppressAutoHyphens/>
        <w:overflowPunct w:val="0"/>
        <w:autoSpaceDE w:val="0"/>
        <w:autoSpaceDN w:val="0"/>
        <w:spacing w:before="0"/>
        <w:textAlignment w:val="baseline"/>
      </w:pPr>
      <w:bookmarkStart w:id="48" w:name="_Toc85716461"/>
      <w:r>
        <w:t>T</w:t>
      </w:r>
      <w:r w:rsidR="004355B8">
        <w:t xml:space="preserve">he other signalling </w:t>
      </w:r>
      <w:r w:rsidR="004355B8" w:rsidRPr="009E0128">
        <w:rPr>
          <w:rFonts w:cs="Arial"/>
          <w:lang w:val="en-US"/>
        </w:rPr>
        <w:t xml:space="preserve">sent after the DCR message and before </w:t>
      </w:r>
      <w:r w:rsidR="004355B8">
        <w:rPr>
          <w:rFonts w:cs="Arial"/>
          <w:lang w:val="en-US"/>
        </w:rPr>
        <w:t xml:space="preserve">the </w:t>
      </w:r>
      <w:r w:rsidR="004355B8" w:rsidRPr="009E0128">
        <w:rPr>
          <w:rFonts w:cs="Arial"/>
          <w:lang w:val="en-US"/>
        </w:rPr>
        <w:t>SL unicast DRX configuration is applied</w:t>
      </w:r>
      <w:r w:rsidR="00110F3B">
        <w:rPr>
          <w:rFonts w:cs="Arial"/>
        </w:rPr>
        <w:t>.</w:t>
      </w:r>
      <w:bookmarkEnd w:id="48"/>
    </w:p>
    <w:p w14:paraId="5332A32F" w14:textId="7A3FCBFD" w:rsidR="00110F3B" w:rsidRDefault="00110F3B" w:rsidP="00110F3B">
      <w:pPr>
        <w:pStyle w:val="Heading2"/>
        <w:suppressAutoHyphens w:val="0"/>
        <w:adjustRightInd w:val="0"/>
        <w:rPr>
          <w:rFonts w:eastAsia="Times New Roman"/>
        </w:rPr>
      </w:pPr>
      <w:r w:rsidRPr="001C42EE">
        <w:rPr>
          <w:rFonts w:eastAsia="Times New Roman"/>
        </w:rPr>
        <w:lastRenderedPageBreak/>
        <w:t>2.</w:t>
      </w:r>
      <w:r w:rsidR="006B63EB">
        <w:rPr>
          <w:rFonts w:eastAsia="Times New Roman"/>
        </w:rPr>
        <w:t>5</w:t>
      </w:r>
      <w:r w:rsidRPr="001C42EE">
        <w:rPr>
          <w:rFonts w:eastAsia="Times New Roman"/>
        </w:rPr>
        <w:t xml:space="preserve"> </w:t>
      </w:r>
      <w:r w:rsidRPr="001C42EE">
        <w:rPr>
          <w:rFonts w:eastAsia="Times New Roman"/>
        </w:rPr>
        <w:tab/>
      </w:r>
      <w:r>
        <w:rPr>
          <w:rFonts w:eastAsia="Times New Roman"/>
        </w:rPr>
        <w:t xml:space="preserve">Alignment of </w:t>
      </w:r>
      <w:proofErr w:type="spellStart"/>
      <w:r>
        <w:rPr>
          <w:rFonts w:eastAsia="Times New Roman"/>
        </w:rPr>
        <w:t>Uu</w:t>
      </w:r>
      <w:proofErr w:type="spellEnd"/>
      <w:r>
        <w:rPr>
          <w:rFonts w:eastAsia="Times New Roman"/>
        </w:rPr>
        <w:t xml:space="preserve"> DRX and SL DRX</w:t>
      </w:r>
    </w:p>
    <w:p w14:paraId="08FAF983" w14:textId="27644D10" w:rsidR="003E30E3" w:rsidRPr="00C2456D" w:rsidRDefault="002E6C17" w:rsidP="003E30E3">
      <w:pPr>
        <w:rPr>
          <w:rFonts w:cs="Arial"/>
        </w:rPr>
      </w:pPr>
      <w:r>
        <w:rPr>
          <w:rFonts w:cs="Arial"/>
        </w:rPr>
        <w:t xml:space="preserve">In </w:t>
      </w:r>
      <w:r w:rsidR="003E30E3" w:rsidRPr="00C2456D">
        <w:rPr>
          <w:rFonts w:cs="Arial"/>
        </w:rPr>
        <w:t>RAN2</w:t>
      </w:r>
      <w:r w:rsidR="009E21B1">
        <w:rPr>
          <w:rFonts w:cs="Arial"/>
        </w:rPr>
        <w:t>#114</w:t>
      </w:r>
      <w:r>
        <w:rPr>
          <w:rFonts w:cs="Arial"/>
        </w:rPr>
        <w:t xml:space="preserve">, RAN2 </w:t>
      </w:r>
      <w:r w:rsidR="003E30E3" w:rsidRPr="00C2456D">
        <w:rPr>
          <w:rFonts w:cs="Arial"/>
        </w:rPr>
        <w:t>has made the following agree</w:t>
      </w:r>
      <w:bookmarkStart w:id="49" w:name="_Hlk83913666"/>
      <w:r w:rsidR="003E30E3" w:rsidRPr="00C2456D">
        <w:rPr>
          <w:rFonts w:cs="Arial"/>
        </w:rPr>
        <w:t>ments</w:t>
      </w:r>
      <w:bookmarkEnd w:id="49"/>
      <w:r w:rsidR="003E30E3" w:rsidRPr="00C2456D">
        <w:rPr>
          <w:rFonts w:cs="Arial"/>
        </w:rPr>
        <w:t xml:space="preserve"> regarding </w:t>
      </w:r>
      <w:r w:rsidR="009E21B1" w:rsidRPr="00C2456D">
        <w:rPr>
          <w:rFonts w:cs="Arial"/>
        </w:rPr>
        <w:t xml:space="preserve">alignment between </w:t>
      </w:r>
      <w:proofErr w:type="spellStart"/>
      <w:r w:rsidR="009E21B1" w:rsidRPr="00C2456D">
        <w:rPr>
          <w:rFonts w:cs="Arial"/>
        </w:rPr>
        <w:t>Uu</w:t>
      </w:r>
      <w:proofErr w:type="spellEnd"/>
      <w:r w:rsidR="009E21B1" w:rsidRPr="00C2456D">
        <w:rPr>
          <w:rFonts w:cs="Arial"/>
        </w:rPr>
        <w:t xml:space="preserve"> DRX and SL DRX</w:t>
      </w:r>
      <w:r w:rsidR="003E30E3" w:rsidRPr="00C2456D">
        <w:rPr>
          <w:rFonts w:cs="Arial"/>
        </w:rPr>
        <w:t>.</w:t>
      </w:r>
    </w:p>
    <w:p w14:paraId="1F42DC80" w14:textId="77777777" w:rsidR="003E30E3" w:rsidRPr="00C2456D" w:rsidRDefault="003E30E3" w:rsidP="003E30E3">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C2456D">
        <w:rPr>
          <w:rFonts w:cs="Arial"/>
        </w:rPr>
        <w:t xml:space="preserve">Agreements on alignment between </w:t>
      </w:r>
      <w:proofErr w:type="spellStart"/>
      <w:r w:rsidRPr="00C2456D">
        <w:rPr>
          <w:rFonts w:cs="Arial"/>
        </w:rPr>
        <w:t>Uu</w:t>
      </w:r>
      <w:proofErr w:type="spellEnd"/>
      <w:r w:rsidRPr="00C2456D">
        <w:rPr>
          <w:rFonts w:cs="Arial"/>
        </w:rPr>
        <w:t xml:space="preserve"> DRX and SL DRX</w:t>
      </w:r>
    </w:p>
    <w:p w14:paraId="4157024C" w14:textId="77777777" w:rsidR="004D2C57" w:rsidRDefault="003E30E3" w:rsidP="004D2C57">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C2456D">
        <w:rPr>
          <w:rFonts w:cs="Arial"/>
        </w:rPr>
        <w:t xml:space="preserve">1: </w:t>
      </w:r>
      <w:r w:rsidRPr="00C2456D">
        <w:rPr>
          <w:rFonts w:cs="Arial"/>
        </w:rPr>
        <w:tab/>
      </w:r>
      <w:r w:rsidR="004D2C57">
        <w:t xml:space="preserve">Alignment of </w:t>
      </w:r>
      <w:proofErr w:type="spellStart"/>
      <w:r w:rsidR="004D2C57">
        <w:t>Uu</w:t>
      </w:r>
      <w:proofErr w:type="spellEnd"/>
      <w:r w:rsidR="004D2C57">
        <w:t xml:space="preserve"> DRX and SL DRX for UE may comprise the full overlapping between </w:t>
      </w:r>
      <w:proofErr w:type="spellStart"/>
      <w:r w:rsidR="004D2C57">
        <w:t>Uu</w:t>
      </w:r>
      <w:proofErr w:type="spellEnd"/>
      <w:r w:rsidR="004D2C57">
        <w:t xml:space="preserve"> DRX and SL DRX in time.</w:t>
      </w:r>
    </w:p>
    <w:p w14:paraId="42000250" w14:textId="77777777" w:rsidR="004D2C57" w:rsidRDefault="004D2C57" w:rsidP="004D2C57">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Alignment of </w:t>
      </w:r>
      <w:proofErr w:type="spellStart"/>
      <w:r>
        <w:t>Uu</w:t>
      </w:r>
      <w:proofErr w:type="spellEnd"/>
      <w:r>
        <w:t xml:space="preserve"> DRX and SL DRX for UE may comprise the partial overlapping between </w:t>
      </w:r>
      <w:proofErr w:type="spellStart"/>
      <w:r>
        <w:t>Uu</w:t>
      </w:r>
      <w:proofErr w:type="spellEnd"/>
      <w:r>
        <w:t xml:space="preserve"> DRX and SL DRX in time.</w:t>
      </w:r>
    </w:p>
    <w:p w14:paraId="156595B3" w14:textId="77777777" w:rsidR="004D2C57" w:rsidRDefault="004D2C57" w:rsidP="004D2C57">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For at least SL RX-UEs in RRC CONNECTED, the alignment of </w:t>
      </w:r>
      <w:proofErr w:type="spellStart"/>
      <w:r>
        <w:t>Uu</w:t>
      </w:r>
      <w:proofErr w:type="spellEnd"/>
      <w:r>
        <w:t xml:space="preserve"> DRX and SL DRX is up to gNB. </w:t>
      </w:r>
      <w:r w:rsidRPr="005C29E7">
        <w:rPr>
          <w:highlight w:val="yellow"/>
        </w:rPr>
        <w:t>FFS for SL TX-UE</w:t>
      </w:r>
      <w:r>
        <w:t>.</w:t>
      </w:r>
    </w:p>
    <w:p w14:paraId="752CB74F" w14:textId="77777777" w:rsidR="004D2C57" w:rsidRDefault="004D2C57" w:rsidP="004D2C57">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 xml:space="preserve">RAN2 to down-scope alignment of </w:t>
      </w:r>
      <w:proofErr w:type="spellStart"/>
      <w:r>
        <w:t>Uu</w:t>
      </w:r>
      <w:proofErr w:type="spellEnd"/>
      <w:r>
        <w:t xml:space="preserve"> DRX and SL DRX for UEs in RRC IDLE and RRC INACTIVE from Rel-17.</w:t>
      </w:r>
    </w:p>
    <w:p w14:paraId="3FCC8253" w14:textId="7C7C9FF1" w:rsidR="003E30E3" w:rsidRPr="00C2456D" w:rsidRDefault="004D2C57" w:rsidP="004D2C57">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t>5:</w:t>
      </w:r>
      <w:r>
        <w:tab/>
        <w:t xml:space="preserve">In case of Mode 1 scheduling, the alignment of </w:t>
      </w:r>
      <w:proofErr w:type="spellStart"/>
      <w:r>
        <w:t>Uu</w:t>
      </w:r>
      <w:proofErr w:type="spellEnd"/>
      <w:r>
        <w:t xml:space="preserve"> DRX of Tx UE and SL DRX of Rx UE shall be considered. </w:t>
      </w:r>
      <w:r w:rsidRPr="005C29E7">
        <w:rPr>
          <w:highlight w:val="yellow"/>
        </w:rPr>
        <w:t>FFS on how alignment is achieved</w:t>
      </w:r>
      <w:r w:rsidR="003E30E3" w:rsidRPr="00C2456D">
        <w:rPr>
          <w:rFonts w:cs="Arial"/>
        </w:rPr>
        <w:t>.</w:t>
      </w:r>
    </w:p>
    <w:p w14:paraId="23B087D1" w14:textId="79E7C4A2" w:rsidR="003E30E3" w:rsidRPr="005C29E7" w:rsidRDefault="001C6DA3" w:rsidP="00F5064A">
      <w:pPr>
        <w:jc w:val="both"/>
        <w:rPr>
          <w:rFonts w:cs="Arial"/>
        </w:rPr>
      </w:pPr>
      <w:r>
        <w:rPr>
          <w:rFonts w:cs="Arial"/>
        </w:rPr>
        <w:t>I</w:t>
      </w:r>
      <w:r w:rsidR="00303D9B">
        <w:rPr>
          <w:rFonts w:cs="Arial"/>
        </w:rPr>
        <w:t>t is unclear from t</w:t>
      </w:r>
      <w:r w:rsidR="009D15E0">
        <w:rPr>
          <w:rFonts w:cs="Arial"/>
        </w:rPr>
        <w:t xml:space="preserve">he agreement </w:t>
      </w:r>
      <w:r w:rsidR="002E60B3">
        <w:rPr>
          <w:rFonts w:cs="Arial"/>
        </w:rPr>
        <w:t xml:space="preserve">which UE’s gNB is </w:t>
      </w:r>
      <w:r w:rsidR="00630791" w:rsidRPr="00630791">
        <w:rPr>
          <w:rFonts w:cs="Arial"/>
        </w:rPr>
        <w:t>responsible for the alignment</w:t>
      </w:r>
      <w:r w:rsidR="00804B08">
        <w:rPr>
          <w:rFonts w:cs="Arial"/>
        </w:rPr>
        <w:t xml:space="preserve"> w</w:t>
      </w:r>
      <w:r w:rsidR="00804B08" w:rsidRPr="00804B08">
        <w:rPr>
          <w:rFonts w:cs="Arial"/>
        </w:rPr>
        <w:t xml:space="preserve">hen both TX UE and RX UE are in RRC </w:t>
      </w:r>
      <w:r w:rsidR="0003013B">
        <w:rPr>
          <w:rFonts w:cs="Arial"/>
        </w:rPr>
        <w:t>CONNECTED</w:t>
      </w:r>
      <w:r w:rsidR="00804B08">
        <w:rPr>
          <w:rFonts w:cs="Arial"/>
        </w:rPr>
        <w:t xml:space="preserve">. </w:t>
      </w:r>
      <w:r w:rsidR="0069150C">
        <w:rPr>
          <w:rFonts w:cs="Arial"/>
        </w:rPr>
        <w:t xml:space="preserve">In our view, </w:t>
      </w:r>
      <w:r w:rsidR="003E30E3">
        <w:rPr>
          <w:rFonts w:cs="Arial"/>
          <w:lang w:val="en-US"/>
        </w:rPr>
        <w:t xml:space="preserve">it </w:t>
      </w:r>
      <w:r w:rsidR="00F769FE">
        <w:rPr>
          <w:rFonts w:cs="Arial"/>
          <w:lang w:val="en-US"/>
        </w:rPr>
        <w:t xml:space="preserve">should </w:t>
      </w:r>
      <w:r w:rsidR="003E30E3">
        <w:rPr>
          <w:rFonts w:cs="Arial"/>
          <w:lang w:val="en-US"/>
        </w:rPr>
        <w:t xml:space="preserve">be the TX UE’s serving gNB that configures both </w:t>
      </w:r>
      <w:proofErr w:type="spellStart"/>
      <w:r w:rsidR="003E30E3">
        <w:rPr>
          <w:rFonts w:cs="Arial"/>
          <w:lang w:val="en-US"/>
        </w:rPr>
        <w:t>Uu</w:t>
      </w:r>
      <w:proofErr w:type="spellEnd"/>
      <w:r w:rsidR="003E30E3">
        <w:rPr>
          <w:rFonts w:cs="Arial"/>
          <w:lang w:val="en-US"/>
        </w:rPr>
        <w:t xml:space="preserve"> DRX</w:t>
      </w:r>
      <w:r w:rsidR="00DC4E53">
        <w:rPr>
          <w:rFonts w:cs="Arial"/>
          <w:lang w:val="en-US"/>
        </w:rPr>
        <w:t xml:space="preserve"> </w:t>
      </w:r>
      <w:r w:rsidR="00DD45A0">
        <w:rPr>
          <w:rFonts w:cs="Arial"/>
          <w:lang w:val="en-US"/>
        </w:rPr>
        <w:t>of</w:t>
      </w:r>
      <w:r w:rsidR="00DC4E53">
        <w:rPr>
          <w:rFonts w:cs="Arial"/>
          <w:lang w:val="en-US"/>
        </w:rPr>
        <w:t xml:space="preserve"> the TX UE</w:t>
      </w:r>
      <w:r w:rsidR="003E30E3">
        <w:rPr>
          <w:rFonts w:cs="Arial"/>
          <w:lang w:val="en-US"/>
        </w:rPr>
        <w:t xml:space="preserve"> and SL DRX </w:t>
      </w:r>
      <w:r w:rsidR="006B5E4F">
        <w:rPr>
          <w:rFonts w:cs="Arial"/>
          <w:lang w:val="en-US"/>
        </w:rPr>
        <w:t>of</w:t>
      </w:r>
      <w:r w:rsidR="003E30E3">
        <w:rPr>
          <w:rFonts w:cs="Arial"/>
          <w:lang w:val="en-US"/>
        </w:rPr>
        <w:t xml:space="preserve"> the </w:t>
      </w:r>
      <w:r w:rsidR="00DC4E53">
        <w:rPr>
          <w:rFonts w:cs="Arial"/>
          <w:lang w:val="en-US"/>
        </w:rPr>
        <w:t>R</w:t>
      </w:r>
      <w:r w:rsidR="003E30E3">
        <w:rPr>
          <w:rFonts w:cs="Arial"/>
          <w:lang w:val="en-US"/>
        </w:rPr>
        <w:t>X UE</w:t>
      </w:r>
      <w:r w:rsidR="00B85D80">
        <w:rPr>
          <w:rFonts w:cs="Arial"/>
          <w:lang w:val="en-US"/>
        </w:rPr>
        <w:t>,</w:t>
      </w:r>
      <w:r w:rsidR="00272D19">
        <w:rPr>
          <w:rFonts w:cs="Arial"/>
          <w:lang w:val="en-US"/>
        </w:rPr>
        <w:t xml:space="preserve"> </w:t>
      </w:r>
      <w:r w:rsidR="00831E2C">
        <w:rPr>
          <w:rFonts w:cs="Arial"/>
          <w:lang w:val="en-US"/>
        </w:rPr>
        <w:t xml:space="preserve">regardless of whether </w:t>
      </w:r>
      <w:r w:rsidR="009A1C21">
        <w:rPr>
          <w:rFonts w:cs="Arial"/>
          <w:lang w:val="en-US"/>
        </w:rPr>
        <w:t>M</w:t>
      </w:r>
      <w:r w:rsidR="00831E2C">
        <w:rPr>
          <w:rFonts w:cs="Arial"/>
          <w:lang w:val="en-US"/>
        </w:rPr>
        <w:t>ode 1</w:t>
      </w:r>
      <w:r w:rsidR="009A1C21">
        <w:rPr>
          <w:rFonts w:cs="Arial"/>
          <w:lang w:val="en-US"/>
        </w:rPr>
        <w:t xml:space="preserve"> scheduling or Mode 2 resource allocation is adopted</w:t>
      </w:r>
      <w:r w:rsidR="008763E9">
        <w:rPr>
          <w:rFonts w:cs="Arial"/>
          <w:lang w:val="en-US"/>
        </w:rPr>
        <w:t>.</w:t>
      </w:r>
      <w:r w:rsidR="009A1C21">
        <w:rPr>
          <w:rFonts w:cs="Arial"/>
          <w:lang w:val="en-US"/>
        </w:rPr>
        <w:t xml:space="preserve"> </w:t>
      </w:r>
      <w:r w:rsidR="008763E9">
        <w:rPr>
          <w:rFonts w:cs="Arial"/>
          <w:lang w:val="en-US"/>
        </w:rPr>
        <w:t>H</w:t>
      </w:r>
      <w:r w:rsidR="00B85D80">
        <w:rPr>
          <w:rFonts w:cs="Arial"/>
          <w:lang w:val="en-US"/>
        </w:rPr>
        <w:t>ow to align these two DRX conf</w:t>
      </w:r>
      <w:r w:rsidR="0015561C">
        <w:rPr>
          <w:rFonts w:cs="Arial"/>
          <w:lang w:val="en-US"/>
        </w:rPr>
        <w:t>igurations is up to the TX UE’s serving gNB</w:t>
      </w:r>
      <w:r w:rsidR="003E30E3">
        <w:rPr>
          <w:rFonts w:cs="Arial"/>
          <w:lang w:val="en-US"/>
        </w:rPr>
        <w:t xml:space="preserve">. </w:t>
      </w:r>
      <w:r w:rsidR="00190864">
        <w:rPr>
          <w:rFonts w:cs="Arial"/>
          <w:lang w:val="en-US"/>
        </w:rPr>
        <w:t xml:space="preserve">The </w:t>
      </w:r>
      <w:r w:rsidR="003E30E3">
        <w:rPr>
          <w:rFonts w:cs="Arial"/>
          <w:lang w:val="en-US"/>
        </w:rPr>
        <w:t xml:space="preserve">TX UE then signals </w:t>
      </w:r>
      <w:r w:rsidR="00190864">
        <w:rPr>
          <w:rFonts w:cs="Arial"/>
          <w:lang w:val="en-US"/>
        </w:rPr>
        <w:t xml:space="preserve">the </w:t>
      </w:r>
      <w:r w:rsidR="003E30E3">
        <w:rPr>
          <w:rFonts w:cs="Arial"/>
          <w:lang w:val="en-US"/>
        </w:rPr>
        <w:t xml:space="preserve">SL DRX configuration to its peer </w:t>
      </w:r>
      <w:r w:rsidR="00190864">
        <w:rPr>
          <w:rFonts w:cs="Arial"/>
          <w:lang w:val="en-US"/>
        </w:rPr>
        <w:t xml:space="preserve">RX </w:t>
      </w:r>
      <w:r w:rsidR="003E30E3">
        <w:rPr>
          <w:rFonts w:cs="Arial"/>
          <w:lang w:val="en-US"/>
        </w:rPr>
        <w:t>UE</w:t>
      </w:r>
      <w:r w:rsidR="008B54FE">
        <w:rPr>
          <w:rFonts w:cs="Arial"/>
          <w:lang w:val="en-US"/>
        </w:rPr>
        <w:t xml:space="preserve">, which further forwards </w:t>
      </w:r>
      <w:r w:rsidR="006B5E4F">
        <w:rPr>
          <w:rFonts w:cs="Arial"/>
          <w:lang w:val="en-US"/>
        </w:rPr>
        <w:t>the configuration</w:t>
      </w:r>
      <w:r w:rsidR="008B54FE">
        <w:rPr>
          <w:rFonts w:cs="Arial"/>
          <w:lang w:val="en-US"/>
        </w:rPr>
        <w:t xml:space="preserve"> to its s</w:t>
      </w:r>
      <w:r w:rsidR="008C5957">
        <w:rPr>
          <w:rFonts w:cs="Arial"/>
          <w:lang w:val="en-US"/>
        </w:rPr>
        <w:t>erving gNB</w:t>
      </w:r>
      <w:r w:rsidR="003E30E3">
        <w:rPr>
          <w:rFonts w:cs="Arial"/>
          <w:lang w:val="en-US"/>
        </w:rPr>
        <w:t>.</w:t>
      </w:r>
      <w:r w:rsidR="008C5957">
        <w:rPr>
          <w:rFonts w:cs="Arial"/>
          <w:lang w:val="en-US"/>
        </w:rPr>
        <w:t xml:space="preserve"> The RX UE’s serving gNB</w:t>
      </w:r>
      <w:r w:rsidR="00371C17">
        <w:rPr>
          <w:rFonts w:cs="Arial"/>
          <w:lang w:val="en-US"/>
        </w:rPr>
        <w:t xml:space="preserve"> can determine whether to accept or re</w:t>
      </w:r>
      <w:r w:rsidR="00A10810">
        <w:rPr>
          <w:rFonts w:cs="Arial"/>
          <w:lang w:val="en-US"/>
        </w:rPr>
        <w:t xml:space="preserve">ject the SL DRX configuration but cannot modify </w:t>
      </w:r>
      <w:r w:rsidR="00BB42B6">
        <w:rPr>
          <w:rFonts w:cs="Arial"/>
          <w:lang w:val="en-US"/>
        </w:rPr>
        <w:t>it. Meanwhile,</w:t>
      </w:r>
      <w:r w:rsidR="00A80CE4">
        <w:rPr>
          <w:rFonts w:cs="Arial"/>
          <w:lang w:val="en-US"/>
        </w:rPr>
        <w:t xml:space="preserve"> t</w:t>
      </w:r>
      <w:r w:rsidR="00A80CE4" w:rsidRPr="00A80CE4">
        <w:rPr>
          <w:rFonts w:cs="Arial"/>
          <w:lang w:val="en-US"/>
        </w:rPr>
        <w:t>he RX UE’s serving gNB</w:t>
      </w:r>
      <w:r w:rsidR="009C00C3">
        <w:rPr>
          <w:rFonts w:cs="Arial"/>
          <w:lang w:val="en-US"/>
        </w:rPr>
        <w:t xml:space="preserve"> </w:t>
      </w:r>
      <w:r w:rsidR="006075B8">
        <w:rPr>
          <w:rFonts w:cs="Arial"/>
          <w:lang w:val="en-US"/>
        </w:rPr>
        <w:t xml:space="preserve">may </w:t>
      </w:r>
      <w:r w:rsidR="006075B8" w:rsidRPr="006075B8">
        <w:rPr>
          <w:rFonts w:cs="Arial"/>
          <w:lang w:val="en-US"/>
        </w:rPr>
        <w:t xml:space="preserve">update the </w:t>
      </w:r>
      <w:proofErr w:type="spellStart"/>
      <w:r w:rsidR="006075B8" w:rsidRPr="006075B8">
        <w:rPr>
          <w:rFonts w:cs="Arial"/>
          <w:lang w:val="en-US"/>
        </w:rPr>
        <w:t>Uu</w:t>
      </w:r>
      <w:proofErr w:type="spellEnd"/>
      <w:r w:rsidR="006075B8" w:rsidRPr="006075B8">
        <w:rPr>
          <w:rFonts w:cs="Arial"/>
          <w:lang w:val="en-US"/>
        </w:rPr>
        <w:t xml:space="preserve"> DRX </w:t>
      </w:r>
      <w:r w:rsidR="003E0E87">
        <w:rPr>
          <w:rFonts w:cs="Arial"/>
          <w:lang w:val="en-US"/>
        </w:rPr>
        <w:t>of</w:t>
      </w:r>
      <w:r w:rsidR="006075B8">
        <w:rPr>
          <w:rFonts w:cs="Arial"/>
          <w:lang w:val="en-US"/>
        </w:rPr>
        <w:t xml:space="preserve"> the</w:t>
      </w:r>
      <w:r w:rsidR="006075B8" w:rsidRPr="006075B8">
        <w:rPr>
          <w:rFonts w:cs="Arial"/>
          <w:lang w:val="en-US"/>
        </w:rPr>
        <w:t xml:space="preserve"> RX UE</w:t>
      </w:r>
      <w:r w:rsidR="006075B8">
        <w:rPr>
          <w:rFonts w:cs="Arial"/>
          <w:lang w:val="en-US"/>
        </w:rPr>
        <w:t xml:space="preserve"> t</w:t>
      </w:r>
      <w:r w:rsidR="00C656B1">
        <w:rPr>
          <w:rFonts w:cs="Arial"/>
          <w:lang w:val="en-US"/>
        </w:rPr>
        <w:t xml:space="preserve">o align it with the SL DRX </w:t>
      </w:r>
      <w:r w:rsidR="003E0E87">
        <w:rPr>
          <w:rFonts w:cs="Arial"/>
          <w:lang w:val="en-US"/>
        </w:rPr>
        <w:t>of</w:t>
      </w:r>
      <w:r w:rsidR="00C656B1">
        <w:rPr>
          <w:rFonts w:cs="Arial"/>
          <w:lang w:val="en-US"/>
        </w:rPr>
        <w:t xml:space="preserve"> the RX UE</w:t>
      </w:r>
      <w:r w:rsidR="00B83B47">
        <w:rPr>
          <w:rFonts w:cs="Arial"/>
          <w:lang w:val="en-US"/>
        </w:rPr>
        <w:t>.</w:t>
      </w:r>
      <w:r w:rsidR="00C656B1">
        <w:rPr>
          <w:rFonts w:cs="Arial"/>
          <w:lang w:val="en-US"/>
        </w:rPr>
        <w:t xml:space="preserve"> </w:t>
      </w:r>
      <w:r w:rsidR="003E30E3">
        <w:rPr>
          <w:rFonts w:cs="Arial"/>
          <w:lang w:val="en-US"/>
        </w:rPr>
        <w:t xml:space="preserve">In this way, we not only achieve a good alignment </w:t>
      </w:r>
      <w:r w:rsidR="003E30E3" w:rsidRPr="00902750">
        <w:rPr>
          <w:rFonts w:cs="Arial"/>
          <w:lang w:val="en-US"/>
        </w:rPr>
        <w:t xml:space="preserve">of </w:t>
      </w:r>
      <w:proofErr w:type="spellStart"/>
      <w:r w:rsidR="003E30E3" w:rsidRPr="00902750">
        <w:rPr>
          <w:rFonts w:cs="Arial"/>
          <w:lang w:val="en-US"/>
        </w:rPr>
        <w:t>Uu</w:t>
      </w:r>
      <w:proofErr w:type="spellEnd"/>
      <w:r w:rsidR="003E30E3" w:rsidRPr="00902750">
        <w:rPr>
          <w:rFonts w:cs="Arial"/>
          <w:lang w:val="en-US"/>
        </w:rPr>
        <w:t xml:space="preserve"> DRX and SL DRX of the same </w:t>
      </w:r>
      <w:r w:rsidR="00A73DD2">
        <w:rPr>
          <w:rFonts w:cs="Arial"/>
          <w:lang w:val="en-US"/>
        </w:rPr>
        <w:t xml:space="preserve">Rx </w:t>
      </w:r>
      <w:r w:rsidR="003E30E3" w:rsidRPr="00902750">
        <w:rPr>
          <w:rFonts w:cs="Arial"/>
          <w:lang w:val="en-US"/>
        </w:rPr>
        <w:t>UE</w:t>
      </w:r>
      <w:r w:rsidR="003E30E3">
        <w:rPr>
          <w:rFonts w:cs="Arial"/>
          <w:lang w:val="en-US"/>
        </w:rPr>
        <w:t xml:space="preserve">, but also achieve a good alignment of </w:t>
      </w:r>
      <w:proofErr w:type="spellStart"/>
      <w:r w:rsidR="003E30E3" w:rsidRPr="00902750">
        <w:rPr>
          <w:rFonts w:cs="Arial"/>
          <w:lang w:val="en-US"/>
        </w:rPr>
        <w:t>Uu</w:t>
      </w:r>
      <w:proofErr w:type="spellEnd"/>
      <w:r w:rsidR="003E30E3" w:rsidRPr="00902750">
        <w:rPr>
          <w:rFonts w:cs="Arial"/>
          <w:lang w:val="en-US"/>
        </w:rPr>
        <w:t xml:space="preserve"> DRX of Tx UE and SL DRX of Rx UE</w:t>
      </w:r>
      <w:r w:rsidR="004D50D9">
        <w:rPr>
          <w:rFonts w:cs="Arial"/>
          <w:lang w:val="en-US"/>
        </w:rPr>
        <w:t>, and there is</w:t>
      </w:r>
      <w:r w:rsidR="004D50D9" w:rsidRPr="004D50D9">
        <w:rPr>
          <w:rFonts w:cs="Arial"/>
          <w:lang w:val="en-US"/>
        </w:rPr>
        <w:t xml:space="preserve"> no conflict between </w:t>
      </w:r>
      <w:r w:rsidR="004D50D9">
        <w:rPr>
          <w:rFonts w:cs="Arial"/>
          <w:lang w:val="en-US"/>
        </w:rPr>
        <w:t xml:space="preserve">the Tx UE and the Rx UE </w:t>
      </w:r>
      <w:proofErr w:type="spellStart"/>
      <w:r w:rsidR="004D50D9" w:rsidRPr="004D50D9">
        <w:rPr>
          <w:rFonts w:cs="Arial"/>
          <w:lang w:val="en-US"/>
        </w:rPr>
        <w:t>gNB’s</w:t>
      </w:r>
      <w:proofErr w:type="spellEnd"/>
      <w:r w:rsidR="004D50D9" w:rsidRPr="004D50D9">
        <w:rPr>
          <w:rFonts w:cs="Arial"/>
          <w:lang w:val="en-US"/>
        </w:rPr>
        <w:t xml:space="preserve"> configurations</w:t>
      </w:r>
      <w:r w:rsidR="003E30E3">
        <w:rPr>
          <w:rFonts w:cs="Arial"/>
          <w:lang w:val="en-US"/>
        </w:rPr>
        <w:t>.</w:t>
      </w:r>
    </w:p>
    <w:p w14:paraId="4A4C39E7" w14:textId="0C29D756" w:rsidR="003E30E3" w:rsidRDefault="003E30E3" w:rsidP="003E30E3">
      <w:pPr>
        <w:pStyle w:val="Proposal"/>
        <w:tabs>
          <w:tab w:val="left" w:pos="1304"/>
        </w:tabs>
        <w:suppressAutoHyphens/>
        <w:overflowPunct w:val="0"/>
        <w:autoSpaceDE w:val="0"/>
        <w:autoSpaceDN w:val="0"/>
        <w:spacing w:before="0"/>
        <w:textAlignment w:val="baseline"/>
      </w:pPr>
      <w:bookmarkStart w:id="50" w:name="_Toc70946167"/>
      <w:bookmarkStart w:id="51" w:name="_Toc85716462"/>
      <w:r>
        <w:t>For unicast,</w:t>
      </w:r>
      <w:r w:rsidR="00B164F1">
        <w:t xml:space="preserve"> when </w:t>
      </w:r>
      <w:r w:rsidR="00287864">
        <w:t>a</w:t>
      </w:r>
      <w:r w:rsidR="00B164F1">
        <w:t xml:space="preserve"> TX UE is in RRC_CONNECTED,</w:t>
      </w:r>
      <w:r>
        <w:t xml:space="preserve"> the serving gNB of </w:t>
      </w:r>
      <w:r w:rsidR="00287864">
        <w:t>the</w:t>
      </w:r>
      <w:r>
        <w:t xml:space="preserve"> TX UE determines </w:t>
      </w:r>
      <w:r w:rsidR="00BD3532">
        <w:t>the</w:t>
      </w:r>
      <w:r>
        <w:t xml:space="preserve"> SL DRX configurations for the </w:t>
      </w:r>
      <w:r w:rsidR="00A6555F">
        <w:t xml:space="preserve">RX </w:t>
      </w:r>
      <w:r>
        <w:t>UE</w:t>
      </w:r>
      <w:r w:rsidR="00F452D3">
        <w:t xml:space="preserve">, </w:t>
      </w:r>
      <w:r w:rsidR="00F452D3" w:rsidRPr="00F452D3">
        <w:t>regardless of whether Mode 1 scheduling or Mode 2 resource allocation is adopted</w:t>
      </w:r>
      <w:r>
        <w:t>.</w:t>
      </w:r>
      <w:bookmarkEnd w:id="50"/>
      <w:bookmarkEnd w:id="51"/>
    </w:p>
    <w:p w14:paraId="6A5C9EA1" w14:textId="6658B955" w:rsidR="00A6555F" w:rsidRDefault="00A6555F" w:rsidP="00A6555F">
      <w:pPr>
        <w:pStyle w:val="Proposal"/>
        <w:tabs>
          <w:tab w:val="left" w:pos="1304"/>
        </w:tabs>
        <w:suppressAutoHyphens/>
        <w:overflowPunct w:val="0"/>
        <w:autoSpaceDE w:val="0"/>
        <w:autoSpaceDN w:val="0"/>
        <w:spacing w:before="0"/>
        <w:textAlignment w:val="baseline"/>
      </w:pPr>
      <w:bookmarkStart w:id="52" w:name="_Toc85716463"/>
      <w:r>
        <w:rPr>
          <w:rFonts w:cs="Arial"/>
        </w:rPr>
        <w:t xml:space="preserve">For unicast, </w:t>
      </w:r>
      <w:r>
        <w:t>the serving gNB of a RX UE can either accept or reject the SL DRX configurations of the RX UE but cannot modify it</w:t>
      </w:r>
      <w:r>
        <w:rPr>
          <w:rFonts w:cs="Arial"/>
        </w:rPr>
        <w:t>.</w:t>
      </w:r>
      <w:bookmarkEnd w:id="52"/>
    </w:p>
    <w:p w14:paraId="29FEE859" w14:textId="2C062B5B" w:rsidR="00C339A5" w:rsidRDefault="00F75EC7" w:rsidP="003E30E3">
      <w:pPr>
        <w:pStyle w:val="Proposal"/>
        <w:tabs>
          <w:tab w:val="left" w:pos="1304"/>
        </w:tabs>
        <w:suppressAutoHyphens/>
        <w:overflowPunct w:val="0"/>
        <w:autoSpaceDE w:val="0"/>
        <w:autoSpaceDN w:val="0"/>
        <w:spacing w:before="0"/>
        <w:textAlignment w:val="baseline"/>
      </w:pPr>
      <w:bookmarkStart w:id="53" w:name="_Toc85716464"/>
      <w:r>
        <w:t xml:space="preserve">Alignment between </w:t>
      </w:r>
      <w:proofErr w:type="spellStart"/>
      <w:r w:rsidRPr="00902750">
        <w:rPr>
          <w:rFonts w:cs="Arial"/>
          <w:lang w:val="en-US"/>
        </w:rPr>
        <w:t>Uu</w:t>
      </w:r>
      <w:proofErr w:type="spellEnd"/>
      <w:r w:rsidRPr="00902750">
        <w:rPr>
          <w:rFonts w:cs="Arial"/>
          <w:lang w:val="en-US"/>
        </w:rPr>
        <w:t xml:space="preserve"> DRX of </w:t>
      </w:r>
      <w:r w:rsidR="00C339A5">
        <w:rPr>
          <w:rFonts w:cs="Arial"/>
          <w:lang w:val="en-US"/>
        </w:rPr>
        <w:t xml:space="preserve">the </w:t>
      </w:r>
      <w:r w:rsidRPr="00902750">
        <w:rPr>
          <w:rFonts w:cs="Arial"/>
          <w:lang w:val="en-US"/>
        </w:rPr>
        <w:t xml:space="preserve">Tx UE and SL DRX of </w:t>
      </w:r>
      <w:r w:rsidR="00C339A5">
        <w:rPr>
          <w:rFonts w:cs="Arial"/>
          <w:lang w:val="en-US"/>
        </w:rPr>
        <w:t xml:space="preserve">the </w:t>
      </w:r>
      <w:r w:rsidRPr="00902750">
        <w:rPr>
          <w:rFonts w:cs="Arial"/>
          <w:lang w:val="en-US"/>
        </w:rPr>
        <w:t>Rx UE</w:t>
      </w:r>
      <w:r w:rsidR="00C339A5">
        <w:rPr>
          <w:rFonts w:cs="Arial"/>
          <w:lang w:val="en-US"/>
        </w:rPr>
        <w:t xml:space="preserve"> is up to </w:t>
      </w:r>
      <w:r w:rsidR="00C339A5">
        <w:t>the serving gNB of the TX UE</w:t>
      </w:r>
      <w:r w:rsidR="00AD7B80">
        <w:t>¸</w:t>
      </w:r>
      <w:r w:rsidR="00AD7B80" w:rsidRPr="00AD7B80">
        <w:t xml:space="preserve"> regardless of whether Mode 1 scheduling or Mode 2 resource allocation is adopted</w:t>
      </w:r>
      <w:r w:rsidR="00C339A5">
        <w:t>.</w:t>
      </w:r>
      <w:bookmarkEnd w:id="53"/>
      <w:r w:rsidR="00C339A5">
        <w:t xml:space="preserve"> </w:t>
      </w:r>
    </w:p>
    <w:p w14:paraId="798C3EE3" w14:textId="60066E14" w:rsidR="00A6555F" w:rsidRPr="00672F26" w:rsidRDefault="00C350C0" w:rsidP="003E30E3">
      <w:pPr>
        <w:pStyle w:val="Proposal"/>
        <w:tabs>
          <w:tab w:val="left" w:pos="1304"/>
        </w:tabs>
        <w:suppressAutoHyphens/>
        <w:overflowPunct w:val="0"/>
        <w:autoSpaceDE w:val="0"/>
        <w:autoSpaceDN w:val="0"/>
        <w:spacing w:before="0"/>
        <w:textAlignment w:val="baseline"/>
      </w:pPr>
      <w:bookmarkStart w:id="54" w:name="_Toc85716465"/>
      <w:r>
        <w:t>For a</w:t>
      </w:r>
      <w:r w:rsidR="00C339A5">
        <w:t xml:space="preserve">lignment between </w:t>
      </w:r>
      <w:proofErr w:type="spellStart"/>
      <w:r w:rsidR="00C339A5" w:rsidRPr="00902750">
        <w:rPr>
          <w:rFonts w:cs="Arial"/>
          <w:lang w:val="en-US"/>
        </w:rPr>
        <w:t>Uu</w:t>
      </w:r>
      <w:proofErr w:type="spellEnd"/>
      <w:r w:rsidR="00C339A5" w:rsidRPr="00902750">
        <w:rPr>
          <w:rFonts w:cs="Arial"/>
          <w:lang w:val="en-US"/>
        </w:rPr>
        <w:t xml:space="preserve"> DRX of </w:t>
      </w:r>
      <w:r w:rsidR="00C339A5">
        <w:rPr>
          <w:rFonts w:cs="Arial"/>
          <w:lang w:val="en-US"/>
        </w:rPr>
        <w:t xml:space="preserve">the </w:t>
      </w:r>
      <w:r w:rsidR="00CF17AC">
        <w:rPr>
          <w:rFonts w:cs="Arial"/>
          <w:lang w:val="en-US"/>
        </w:rPr>
        <w:t>R</w:t>
      </w:r>
      <w:r w:rsidR="00C339A5" w:rsidRPr="00902750">
        <w:rPr>
          <w:rFonts w:cs="Arial"/>
          <w:lang w:val="en-US"/>
        </w:rPr>
        <w:t xml:space="preserve">x UE and SL DRX of </w:t>
      </w:r>
      <w:r w:rsidR="00C339A5">
        <w:rPr>
          <w:rFonts w:cs="Arial"/>
          <w:lang w:val="en-US"/>
        </w:rPr>
        <w:t xml:space="preserve">the </w:t>
      </w:r>
      <w:r w:rsidR="00C339A5" w:rsidRPr="00902750">
        <w:rPr>
          <w:rFonts w:cs="Arial"/>
          <w:lang w:val="en-US"/>
        </w:rPr>
        <w:t>Rx UE</w:t>
      </w:r>
      <w:r>
        <w:rPr>
          <w:rFonts w:cs="Arial"/>
          <w:lang w:val="en-US"/>
        </w:rPr>
        <w:t xml:space="preserve">, </w:t>
      </w:r>
      <w:r w:rsidR="00C339A5">
        <w:t xml:space="preserve">the serving gNB of the </w:t>
      </w:r>
      <w:r w:rsidR="00CF17AC">
        <w:t>R</w:t>
      </w:r>
      <w:r w:rsidR="00C339A5">
        <w:t>X UE</w:t>
      </w:r>
      <w:r>
        <w:t xml:space="preserve"> may adjust </w:t>
      </w:r>
      <w:proofErr w:type="spellStart"/>
      <w:r>
        <w:t>Uu</w:t>
      </w:r>
      <w:proofErr w:type="spellEnd"/>
      <w:r>
        <w:t xml:space="preserve"> DRX of the RX UE</w:t>
      </w:r>
      <w:r w:rsidR="00C339A5">
        <w:t>.</w:t>
      </w:r>
      <w:bookmarkEnd w:id="54"/>
      <w:r w:rsidR="00C339A5">
        <w:t xml:space="preserve"> </w:t>
      </w:r>
      <w:r w:rsidR="00F75EC7">
        <w:t xml:space="preserve"> </w:t>
      </w:r>
    </w:p>
    <w:p w14:paraId="7D5803B0" w14:textId="0F2219BD" w:rsidR="00660C0A" w:rsidRDefault="00203149" w:rsidP="005C29E7">
      <w:pPr>
        <w:pStyle w:val="BodyText"/>
      </w:pPr>
      <w:r>
        <w:rPr>
          <w:rFonts w:cs="Arial"/>
        </w:rPr>
        <w:t xml:space="preserve">On the other </w:t>
      </w:r>
      <w:r w:rsidR="00ED161B">
        <w:rPr>
          <w:rFonts w:cs="Arial"/>
        </w:rPr>
        <w:t xml:space="preserve">hand, </w:t>
      </w:r>
      <w:r w:rsidR="00495C95">
        <w:rPr>
          <w:rFonts w:cs="Arial"/>
        </w:rPr>
        <w:t>t</w:t>
      </w:r>
      <w:r w:rsidR="00660C0A">
        <w:rPr>
          <w:rFonts w:cs="Arial"/>
        </w:rPr>
        <w:t xml:space="preserve">he TX UE </w:t>
      </w:r>
      <w:r w:rsidR="00FC108E">
        <w:rPr>
          <w:rFonts w:cs="Arial"/>
        </w:rPr>
        <w:t xml:space="preserve">or its serving gNB </w:t>
      </w:r>
      <w:r w:rsidR="00660C0A">
        <w:rPr>
          <w:rFonts w:cs="Arial"/>
        </w:rPr>
        <w:t xml:space="preserve">may </w:t>
      </w:r>
      <w:r w:rsidR="00EC0AF5">
        <w:rPr>
          <w:rFonts w:cs="Arial"/>
        </w:rPr>
        <w:t xml:space="preserve">determine SL DRX configuration of the </w:t>
      </w:r>
      <w:r w:rsidR="00E05FEE">
        <w:rPr>
          <w:rFonts w:cs="Arial"/>
        </w:rPr>
        <w:t xml:space="preserve">RX UE </w:t>
      </w:r>
      <w:proofErr w:type="gramStart"/>
      <w:r w:rsidR="00E05FEE">
        <w:rPr>
          <w:rFonts w:cs="Arial"/>
        </w:rPr>
        <w:t>taking into account</w:t>
      </w:r>
      <w:proofErr w:type="gramEnd"/>
      <w:r w:rsidR="00660C0A">
        <w:rPr>
          <w:rFonts w:cs="Arial"/>
        </w:rPr>
        <w:t xml:space="preserve"> assistance information </w:t>
      </w:r>
      <w:r w:rsidR="0071085F">
        <w:rPr>
          <w:rFonts w:cs="Arial"/>
        </w:rPr>
        <w:t>received</w:t>
      </w:r>
      <w:r w:rsidR="008678A7">
        <w:rPr>
          <w:rFonts w:cs="Arial"/>
        </w:rPr>
        <w:t xml:space="preserve"> from the</w:t>
      </w:r>
      <w:r w:rsidR="00660C0A">
        <w:rPr>
          <w:rFonts w:cs="Arial"/>
        </w:rPr>
        <w:t xml:space="preserve"> RX UE</w:t>
      </w:r>
      <w:r w:rsidR="008678A7">
        <w:rPr>
          <w:rFonts w:cs="Arial"/>
        </w:rPr>
        <w:t>,</w:t>
      </w:r>
      <w:r w:rsidR="00660C0A">
        <w:rPr>
          <w:rFonts w:cs="Arial"/>
        </w:rPr>
        <w:t xml:space="preserve"> including such as service type carried on the SL connections</w:t>
      </w:r>
      <w:r w:rsidR="008678A7">
        <w:rPr>
          <w:rFonts w:cs="Arial"/>
        </w:rPr>
        <w:t xml:space="preserve">, </w:t>
      </w:r>
      <w:proofErr w:type="spellStart"/>
      <w:r w:rsidR="008678A7">
        <w:rPr>
          <w:rFonts w:cs="Arial"/>
        </w:rPr>
        <w:t>Uu</w:t>
      </w:r>
      <w:proofErr w:type="spellEnd"/>
      <w:r w:rsidR="008678A7">
        <w:rPr>
          <w:rFonts w:cs="Arial"/>
        </w:rPr>
        <w:t xml:space="preserve"> DRX configuration of the </w:t>
      </w:r>
      <w:r w:rsidR="001E3C2C">
        <w:rPr>
          <w:rFonts w:cs="Arial"/>
        </w:rPr>
        <w:t>RX UE,</w:t>
      </w:r>
      <w:r w:rsidR="00660C0A">
        <w:rPr>
          <w:rFonts w:cs="Arial"/>
        </w:rPr>
        <w:t xml:space="preserve"> etc.</w:t>
      </w:r>
      <w:r w:rsidR="00660C0A" w:rsidRPr="00C62B82">
        <w:rPr>
          <w:rFonts w:cs="Arial"/>
        </w:rPr>
        <w:t xml:space="preserve"> </w:t>
      </w:r>
    </w:p>
    <w:p w14:paraId="6145D651" w14:textId="25FA6275" w:rsidR="003E30E3" w:rsidRDefault="003E30E3" w:rsidP="00EE0774">
      <w:pPr>
        <w:jc w:val="both"/>
        <w:rPr>
          <w:rFonts w:cs="Arial"/>
        </w:rPr>
      </w:pPr>
      <w:r w:rsidRPr="00F86AA3">
        <w:rPr>
          <w:rFonts w:cs="Arial"/>
        </w:rPr>
        <w:t xml:space="preserve">For groupcast and broadcast, </w:t>
      </w:r>
      <w:r>
        <w:rPr>
          <w:rFonts w:cs="Arial"/>
        </w:rPr>
        <w:t xml:space="preserve">the </w:t>
      </w:r>
      <w:r w:rsidR="00632928">
        <w:rPr>
          <w:rFonts w:cs="Arial"/>
        </w:rPr>
        <w:t xml:space="preserve">SL DRX </w:t>
      </w:r>
      <w:r>
        <w:rPr>
          <w:rFonts w:cs="Arial"/>
        </w:rPr>
        <w:t xml:space="preserve">configuration can be configured by the gNB </w:t>
      </w:r>
      <w:r w:rsidR="00E56514">
        <w:rPr>
          <w:rFonts w:cs="Arial"/>
        </w:rPr>
        <w:t xml:space="preserve">via SIB </w:t>
      </w:r>
      <w:r>
        <w:rPr>
          <w:rFonts w:cs="Arial"/>
        </w:rPr>
        <w:t xml:space="preserve">or preconfigured to the UE. In this case, </w:t>
      </w:r>
      <w:r w:rsidR="005F3794">
        <w:rPr>
          <w:rFonts w:cs="Arial"/>
        </w:rPr>
        <w:t xml:space="preserve">the </w:t>
      </w:r>
      <w:r>
        <w:rPr>
          <w:rFonts w:cs="Arial"/>
        </w:rPr>
        <w:t xml:space="preserve">TX UE </w:t>
      </w:r>
      <w:r w:rsidR="004612FA">
        <w:rPr>
          <w:rFonts w:cs="Arial"/>
        </w:rPr>
        <w:t xml:space="preserve">and the RX UE </w:t>
      </w:r>
      <w:r>
        <w:rPr>
          <w:rFonts w:cs="Arial"/>
        </w:rPr>
        <w:t xml:space="preserve">can report assistance information to its </w:t>
      </w:r>
      <w:r w:rsidR="004612FA">
        <w:rPr>
          <w:rFonts w:cs="Arial"/>
        </w:rPr>
        <w:t xml:space="preserve">respective serving </w:t>
      </w:r>
      <w:r>
        <w:rPr>
          <w:rFonts w:cs="Arial"/>
        </w:rPr>
        <w:t xml:space="preserve">gNB on traffic type (e.g., associated L2 ID or PQI), the gNB therefore provides a proper </w:t>
      </w:r>
      <w:proofErr w:type="spellStart"/>
      <w:r>
        <w:rPr>
          <w:rFonts w:cs="Arial"/>
        </w:rPr>
        <w:t>Uu</w:t>
      </w:r>
      <w:proofErr w:type="spellEnd"/>
      <w:r>
        <w:rPr>
          <w:rFonts w:cs="Arial"/>
        </w:rPr>
        <w:t xml:space="preserve"> DRX configuration to the </w:t>
      </w:r>
      <w:r w:rsidR="009938A7">
        <w:rPr>
          <w:rFonts w:cs="Arial"/>
        </w:rPr>
        <w:t>T</w:t>
      </w:r>
      <w:r w:rsidR="007A77FE">
        <w:rPr>
          <w:rFonts w:cs="Arial"/>
        </w:rPr>
        <w:t>X</w:t>
      </w:r>
      <w:r w:rsidR="009938A7">
        <w:rPr>
          <w:rFonts w:cs="Arial"/>
        </w:rPr>
        <w:t xml:space="preserve"> </w:t>
      </w:r>
      <w:r>
        <w:rPr>
          <w:rFonts w:cs="Arial"/>
        </w:rPr>
        <w:t xml:space="preserve">UE </w:t>
      </w:r>
      <w:r w:rsidR="00873691">
        <w:rPr>
          <w:rFonts w:cs="Arial"/>
        </w:rPr>
        <w:t xml:space="preserve">and the RX UE respectively </w:t>
      </w:r>
      <w:r>
        <w:rPr>
          <w:rFonts w:cs="Arial"/>
        </w:rPr>
        <w:t>according to the received assistance information. All these means are already existing</w:t>
      </w:r>
      <w:r w:rsidR="00EE0774">
        <w:rPr>
          <w:rFonts w:cs="Arial"/>
        </w:rPr>
        <w:t>.</w:t>
      </w:r>
      <w:r>
        <w:rPr>
          <w:rFonts w:cs="Arial"/>
        </w:rPr>
        <w:t xml:space="preserve"> </w:t>
      </w:r>
      <w:r w:rsidR="00EE0774">
        <w:rPr>
          <w:rFonts w:cs="Arial"/>
        </w:rPr>
        <w:t>T</w:t>
      </w:r>
      <w:r>
        <w:rPr>
          <w:rFonts w:cs="Arial"/>
        </w:rPr>
        <w:t xml:space="preserve">herefore, no additional mechanism is needed for alignment of </w:t>
      </w:r>
      <w:proofErr w:type="spellStart"/>
      <w:r>
        <w:rPr>
          <w:rFonts w:cs="Arial"/>
        </w:rPr>
        <w:t>Uu</w:t>
      </w:r>
      <w:proofErr w:type="spellEnd"/>
      <w:r>
        <w:rPr>
          <w:rFonts w:cs="Arial"/>
        </w:rPr>
        <w:t xml:space="preserve"> DRX and SL DRX.</w:t>
      </w:r>
    </w:p>
    <w:p w14:paraId="7E908DE6" w14:textId="77777777" w:rsidR="00EE0774" w:rsidRDefault="00EE0774" w:rsidP="005C29E7">
      <w:pPr>
        <w:jc w:val="both"/>
        <w:rPr>
          <w:rFonts w:cs="Arial"/>
        </w:rPr>
      </w:pPr>
    </w:p>
    <w:p w14:paraId="4F3BDEDB" w14:textId="119FE724" w:rsidR="003E30E3" w:rsidRPr="00F86AA3" w:rsidRDefault="003E30E3" w:rsidP="003E30E3">
      <w:pPr>
        <w:pStyle w:val="Proposal"/>
        <w:tabs>
          <w:tab w:val="left" w:pos="1304"/>
        </w:tabs>
        <w:suppressAutoHyphens/>
        <w:overflowPunct w:val="0"/>
        <w:autoSpaceDE w:val="0"/>
        <w:autoSpaceDN w:val="0"/>
        <w:spacing w:before="0"/>
        <w:textAlignment w:val="baseline"/>
      </w:pPr>
      <w:bookmarkStart w:id="55" w:name="_Toc70946170"/>
      <w:bookmarkStart w:id="56" w:name="_Toc85716466"/>
      <w:r>
        <w:t xml:space="preserve">For groupcast or broadcast, the TX UE </w:t>
      </w:r>
      <w:r w:rsidR="00CD3918">
        <w:t xml:space="preserve">and the RX UE </w:t>
      </w:r>
      <w:r>
        <w:t xml:space="preserve">may </w:t>
      </w:r>
      <w:r>
        <w:rPr>
          <w:rFonts w:cs="Arial"/>
        </w:rPr>
        <w:t xml:space="preserve">report assistance information (e.g., </w:t>
      </w:r>
      <w:proofErr w:type="spellStart"/>
      <w:r>
        <w:rPr>
          <w:rFonts w:cs="Arial"/>
        </w:rPr>
        <w:t>SidelinkUEInformationNR</w:t>
      </w:r>
      <w:proofErr w:type="spellEnd"/>
      <w:r>
        <w:rPr>
          <w:rFonts w:cs="Arial"/>
        </w:rPr>
        <w:t xml:space="preserve">) to </w:t>
      </w:r>
      <w:r w:rsidR="00695471">
        <w:rPr>
          <w:rFonts w:cs="Arial"/>
        </w:rPr>
        <w:t xml:space="preserve">their </w:t>
      </w:r>
      <w:r>
        <w:rPr>
          <w:rFonts w:cs="Arial"/>
        </w:rPr>
        <w:t>serving gNB regarding traffic type (e.g., associated L2 ID or PQI).</w:t>
      </w:r>
      <w:bookmarkEnd w:id="55"/>
      <w:bookmarkEnd w:id="56"/>
    </w:p>
    <w:p w14:paraId="15903119" w14:textId="0311695D" w:rsidR="00436E53" w:rsidRDefault="003E30E3" w:rsidP="005C29E7">
      <w:pPr>
        <w:pStyle w:val="Proposal"/>
        <w:tabs>
          <w:tab w:val="left" w:pos="1304"/>
        </w:tabs>
        <w:suppressAutoHyphens/>
        <w:overflowPunct w:val="0"/>
        <w:autoSpaceDE w:val="0"/>
        <w:autoSpaceDN w:val="0"/>
        <w:spacing w:before="0"/>
        <w:textAlignment w:val="baseline"/>
        <w:rPr>
          <w:lang w:eastAsia="ja-JP"/>
        </w:rPr>
      </w:pPr>
      <w:bookmarkStart w:id="57" w:name="_Toc78184335"/>
      <w:bookmarkStart w:id="58" w:name="_Toc70946172"/>
      <w:bookmarkStart w:id="59" w:name="_Hlk77078159"/>
      <w:bookmarkStart w:id="60" w:name="_Toc85716467"/>
      <w:bookmarkEnd w:id="57"/>
      <w:r>
        <w:t>For groupcast or broadcast,</w:t>
      </w:r>
      <w:r w:rsidRPr="00F86AA3">
        <w:rPr>
          <w:rFonts w:cs="Arial"/>
        </w:rPr>
        <w:t xml:space="preserve"> </w:t>
      </w:r>
      <w:r>
        <w:rPr>
          <w:rFonts w:cs="Arial"/>
        </w:rPr>
        <w:t xml:space="preserve">no additional mechanism is needed </w:t>
      </w:r>
      <w:proofErr w:type="gramStart"/>
      <w:r>
        <w:rPr>
          <w:rFonts w:cs="Arial"/>
        </w:rPr>
        <w:t>in order to</w:t>
      </w:r>
      <w:proofErr w:type="gramEnd"/>
      <w:r>
        <w:rPr>
          <w:rFonts w:cs="Arial"/>
        </w:rPr>
        <w:t xml:space="preserve"> achieve alignment of </w:t>
      </w:r>
      <w:proofErr w:type="spellStart"/>
      <w:r>
        <w:rPr>
          <w:rFonts w:cs="Arial"/>
        </w:rPr>
        <w:t>Uu</w:t>
      </w:r>
      <w:proofErr w:type="spellEnd"/>
      <w:r>
        <w:rPr>
          <w:rFonts w:cs="Arial"/>
        </w:rPr>
        <w:t xml:space="preserve"> DRX and SL DRX.</w:t>
      </w:r>
      <w:bookmarkEnd w:id="58"/>
      <w:bookmarkEnd w:id="59"/>
      <w:bookmarkEnd w:id="60"/>
    </w:p>
    <w:p w14:paraId="5D6D8AF8" w14:textId="4C46D684" w:rsidR="001E776B" w:rsidRPr="001E776B" w:rsidRDefault="001E776B" w:rsidP="001E776B">
      <w:pPr>
        <w:pStyle w:val="Heading2"/>
        <w:suppressAutoHyphens w:val="0"/>
        <w:adjustRightInd w:val="0"/>
        <w:rPr>
          <w:rFonts w:eastAsia="Times New Roman"/>
        </w:rPr>
      </w:pPr>
      <w:r w:rsidRPr="001C42EE">
        <w:rPr>
          <w:rFonts w:eastAsia="Times New Roman"/>
        </w:rPr>
        <w:t>2.</w:t>
      </w:r>
      <w:r w:rsidR="00857256">
        <w:rPr>
          <w:rFonts w:eastAsia="Times New Roman"/>
        </w:rPr>
        <w:t>6</w:t>
      </w:r>
      <w:r w:rsidRPr="001C42EE">
        <w:rPr>
          <w:rFonts w:eastAsia="Times New Roman"/>
        </w:rPr>
        <w:t xml:space="preserve"> </w:t>
      </w:r>
      <w:r w:rsidRPr="001C42EE">
        <w:rPr>
          <w:rFonts w:eastAsia="Times New Roman"/>
        </w:rPr>
        <w:tab/>
      </w:r>
      <w:proofErr w:type="spellStart"/>
      <w:r>
        <w:t>Uu</w:t>
      </w:r>
      <w:proofErr w:type="spellEnd"/>
      <w:r>
        <w:t xml:space="preserve"> DRX Impact to Support SL </w:t>
      </w:r>
    </w:p>
    <w:p w14:paraId="73337AB9" w14:textId="491A92CE" w:rsidR="001261AB" w:rsidRDefault="00F570F2" w:rsidP="003E30E3">
      <w:pPr>
        <w:rPr>
          <w:lang w:eastAsia="ja-JP"/>
        </w:rPr>
      </w:pPr>
      <w:r>
        <w:rPr>
          <w:lang w:eastAsia="ja-JP"/>
        </w:rPr>
        <w:t>In RAN2#11</w:t>
      </w:r>
      <w:r w:rsidR="00E845D1">
        <w:rPr>
          <w:lang w:eastAsia="ja-JP"/>
        </w:rPr>
        <w:t>5</w:t>
      </w:r>
      <w:r>
        <w:rPr>
          <w:lang w:eastAsia="ja-JP"/>
        </w:rPr>
        <w:t>e</w:t>
      </w:r>
      <w:r w:rsidR="00501DDF">
        <w:rPr>
          <w:lang w:eastAsia="ja-JP"/>
        </w:rPr>
        <w:t xml:space="preserve"> </w:t>
      </w:r>
      <w:r w:rsidR="001261AB">
        <w:rPr>
          <w:lang w:eastAsia="ja-JP"/>
        </w:rPr>
        <w:t xml:space="preserve">the following agreements were made regarding </w:t>
      </w:r>
      <w:proofErr w:type="spellStart"/>
      <w:r w:rsidR="00A77B55">
        <w:rPr>
          <w:lang w:eastAsia="ja-JP"/>
        </w:rPr>
        <w:t>Uu</w:t>
      </w:r>
      <w:proofErr w:type="spellEnd"/>
      <w:r w:rsidR="00A77B55">
        <w:rPr>
          <w:lang w:eastAsia="ja-JP"/>
        </w:rPr>
        <w:t xml:space="preserve"> DRX impact to support SL:</w:t>
      </w:r>
      <w:r w:rsidR="00501DDF">
        <w:rPr>
          <w:lang w:eastAsia="ja-JP"/>
        </w:rPr>
        <w:t xml:space="preserve"> </w:t>
      </w:r>
    </w:p>
    <w:p w14:paraId="68C88AB0" w14:textId="77777777" w:rsidR="001209CE" w:rsidRPr="005F1AFD" w:rsidRDefault="001209CE" w:rsidP="001209C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w:t>
      </w:r>
      <w:proofErr w:type="spellStart"/>
      <w:r>
        <w:t>Uu</w:t>
      </w:r>
      <w:proofErr w:type="spellEnd"/>
      <w:r>
        <w:t xml:space="preserve"> DRX Impact to Support SL</w:t>
      </w:r>
    </w:p>
    <w:p w14:paraId="6AE19F3F" w14:textId="77777777" w:rsidR="00420679" w:rsidRDefault="00420679" w:rsidP="00420679">
      <w:pPr>
        <w:pBdr>
          <w:top w:val="single" w:sz="4" w:space="1" w:color="auto"/>
          <w:left w:val="single" w:sz="4" w:space="4" w:color="auto"/>
          <w:bottom w:val="single" w:sz="4" w:space="1" w:color="auto"/>
          <w:right w:val="single" w:sz="4" w:space="4" w:color="auto"/>
        </w:pBdr>
        <w:tabs>
          <w:tab w:val="left" w:pos="1622"/>
        </w:tabs>
        <w:spacing w:before="0"/>
        <w:ind w:left="1622" w:hanging="363"/>
      </w:pPr>
      <w:r>
        <w:lastRenderedPageBreak/>
        <w:t xml:space="preserve">1: </w:t>
      </w:r>
      <w:r>
        <w:tab/>
        <w:t xml:space="preserve">When </w:t>
      </w:r>
      <w:proofErr w:type="spellStart"/>
      <w:r>
        <w:t>sl</w:t>
      </w:r>
      <w:proofErr w:type="spellEnd"/>
      <w:r>
        <w:t xml:space="preserve">-PUCCH-Config is configured but the PUCCH is not transmitted due to UL/SL prioritization, the TX UE should start the SL-specific </w:t>
      </w:r>
      <w:proofErr w:type="spellStart"/>
      <w:r>
        <w:t>drx</w:t>
      </w:r>
      <w:proofErr w:type="spellEnd"/>
      <w:r>
        <w:t xml:space="preserve">-HARQ-RTT-Timer in </w:t>
      </w:r>
      <w:proofErr w:type="spellStart"/>
      <w:r>
        <w:t>Uu</w:t>
      </w:r>
      <w:proofErr w:type="spellEnd"/>
      <w:r>
        <w:t xml:space="preserve"> for the corresponding SL HARQ process in the first slot/symbol after the end of the corresponding PUCCH resource. </w:t>
      </w:r>
      <w:r w:rsidRPr="007B4AA4">
        <w:rPr>
          <w:highlight w:val="yellow"/>
        </w:rPr>
        <w:t>FFS on slot or symbol.</w:t>
      </w:r>
    </w:p>
    <w:p w14:paraId="6CA73750" w14:textId="77777777" w:rsidR="00420679" w:rsidRDefault="00420679" w:rsidP="00420679">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When </w:t>
      </w:r>
      <w:proofErr w:type="spellStart"/>
      <w:r>
        <w:t>sl</w:t>
      </w:r>
      <w:proofErr w:type="spellEnd"/>
      <w:r>
        <w:t xml:space="preserve">-PUCCH-Config is not configured, the SL-specific </w:t>
      </w:r>
      <w:proofErr w:type="spellStart"/>
      <w:r>
        <w:t>drx-RetransmissionTimer</w:t>
      </w:r>
      <w:proofErr w:type="spellEnd"/>
      <w:r>
        <w:t xml:space="preserve"> should be supported.</w:t>
      </w:r>
    </w:p>
    <w:p w14:paraId="6601D98B" w14:textId="77777777" w:rsidR="00420679" w:rsidRDefault="00420679" w:rsidP="00420679">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SL-specific </w:t>
      </w:r>
      <w:proofErr w:type="spellStart"/>
      <w:r>
        <w:t>drx-RetransmissionTimer</w:t>
      </w:r>
      <w:proofErr w:type="spellEnd"/>
      <w:r>
        <w:t xml:space="preserve"> is started at the first symbol after the end of last PSSCH resource scheduled through one DCI (with the assumption RAN2 agrees not to support SL-specific </w:t>
      </w:r>
      <w:proofErr w:type="spellStart"/>
      <w:r>
        <w:t>drx</w:t>
      </w:r>
      <w:proofErr w:type="spellEnd"/>
      <w:r>
        <w:t xml:space="preserve">-HARQ-RTT-Timer but to support SL-specific </w:t>
      </w:r>
      <w:proofErr w:type="spellStart"/>
      <w:r>
        <w:t>drx-RetransmissionTimer</w:t>
      </w:r>
      <w:proofErr w:type="spellEnd"/>
      <w:r>
        <w:t xml:space="preserve"> when </w:t>
      </w:r>
      <w:proofErr w:type="spellStart"/>
      <w:r>
        <w:t>sl</w:t>
      </w:r>
      <w:proofErr w:type="spellEnd"/>
      <w:r>
        <w:t xml:space="preserve">-PUCCH-Config is not configured, when </w:t>
      </w:r>
      <w:proofErr w:type="spellStart"/>
      <w:r>
        <w:t>sl</w:t>
      </w:r>
      <w:proofErr w:type="spellEnd"/>
      <w:r>
        <w:t xml:space="preserve">-PSFCH-Config is configured). </w:t>
      </w:r>
      <w:r w:rsidRPr="007B4AA4">
        <w:rPr>
          <w:highlight w:val="yellow"/>
        </w:rPr>
        <w:t xml:space="preserve">FFS the SL-specific </w:t>
      </w:r>
      <w:proofErr w:type="spellStart"/>
      <w:r w:rsidRPr="007B4AA4">
        <w:rPr>
          <w:highlight w:val="yellow"/>
        </w:rPr>
        <w:t>drx-RetransmissionTimer</w:t>
      </w:r>
      <w:proofErr w:type="spellEnd"/>
      <w:r w:rsidRPr="007B4AA4">
        <w:rPr>
          <w:highlight w:val="yellow"/>
        </w:rPr>
        <w:t xml:space="preserve"> is started at the first slot after the end of last PSSCH resource scheduled through one DCI instead</w:t>
      </w:r>
      <w:r>
        <w:t>.</w:t>
      </w:r>
    </w:p>
    <w:p w14:paraId="69FC3991" w14:textId="06CD8AC9" w:rsidR="001209CE" w:rsidRDefault="00420679" w:rsidP="00704AD6">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 xml:space="preserve">SL-specific </w:t>
      </w:r>
      <w:proofErr w:type="spellStart"/>
      <w:r>
        <w:t>drx-RetransmissionTimer</w:t>
      </w:r>
      <w:proofErr w:type="spellEnd"/>
      <w:r>
        <w:t xml:space="preserve"> is started at the first symbol after the end of last PSSCH resource scheduled through one DCI (with the assumption RAN2 agrees not to support SL-specific </w:t>
      </w:r>
      <w:proofErr w:type="spellStart"/>
      <w:r>
        <w:t>drx</w:t>
      </w:r>
      <w:proofErr w:type="spellEnd"/>
      <w:r>
        <w:t xml:space="preserve">-HARQ-RTT-Timer but to support SL-specific </w:t>
      </w:r>
      <w:proofErr w:type="spellStart"/>
      <w:r>
        <w:t>drx-RetransmissionTimer</w:t>
      </w:r>
      <w:proofErr w:type="spellEnd"/>
      <w:r>
        <w:t xml:space="preserve"> when </w:t>
      </w:r>
      <w:proofErr w:type="spellStart"/>
      <w:r>
        <w:t>sl</w:t>
      </w:r>
      <w:proofErr w:type="spellEnd"/>
      <w:r>
        <w:t xml:space="preserve">-PUCCH-Config is not configured, when </w:t>
      </w:r>
      <w:proofErr w:type="spellStart"/>
      <w:r>
        <w:t>sl</w:t>
      </w:r>
      <w:proofErr w:type="spellEnd"/>
      <w:r>
        <w:t xml:space="preserve">-PSFCH-Config is not configured). </w:t>
      </w:r>
      <w:r w:rsidRPr="007B4AA4">
        <w:rPr>
          <w:highlight w:val="yellow"/>
        </w:rPr>
        <w:t xml:space="preserve">FFS the SL-specific </w:t>
      </w:r>
      <w:proofErr w:type="spellStart"/>
      <w:r w:rsidRPr="007B4AA4">
        <w:rPr>
          <w:highlight w:val="yellow"/>
        </w:rPr>
        <w:t>drx-RetransmissionTimer</w:t>
      </w:r>
      <w:proofErr w:type="spellEnd"/>
      <w:r w:rsidRPr="007B4AA4">
        <w:rPr>
          <w:highlight w:val="yellow"/>
        </w:rPr>
        <w:t xml:space="preserve"> is started at the first slot after the end of last PSSCH resource scheduled through one DCI instead</w:t>
      </w:r>
      <w:r>
        <w:t>.</w:t>
      </w:r>
    </w:p>
    <w:p w14:paraId="456AAD4F" w14:textId="18027F34" w:rsidR="00A61514" w:rsidRDefault="00704AD6" w:rsidP="003E30E3">
      <w:pPr>
        <w:rPr>
          <w:rFonts w:eastAsia="DengXian" w:cs="Arial"/>
          <w:lang w:eastAsia="zh-CN"/>
        </w:rPr>
      </w:pPr>
      <w:r>
        <w:rPr>
          <w:lang w:eastAsia="ja-JP"/>
        </w:rPr>
        <w:t>In our understanding,</w:t>
      </w:r>
      <w:r w:rsidRPr="00436E53">
        <w:rPr>
          <w:lang w:eastAsia="ja-JP"/>
        </w:rPr>
        <w:t xml:space="preserve"> </w:t>
      </w:r>
      <w:r w:rsidR="003F5098">
        <w:rPr>
          <w:lang w:eastAsia="ja-JP"/>
        </w:rPr>
        <w:t>w</w:t>
      </w:r>
      <w:r w:rsidR="003F5098" w:rsidRPr="003F5098">
        <w:rPr>
          <w:lang w:eastAsia="ja-JP"/>
        </w:rPr>
        <w:t xml:space="preserve">hen </w:t>
      </w:r>
      <w:proofErr w:type="spellStart"/>
      <w:r w:rsidR="003F5098" w:rsidRPr="003F5098">
        <w:rPr>
          <w:lang w:eastAsia="ja-JP"/>
        </w:rPr>
        <w:t>sl</w:t>
      </w:r>
      <w:proofErr w:type="spellEnd"/>
      <w:r w:rsidR="003F5098" w:rsidRPr="003F5098">
        <w:rPr>
          <w:lang w:eastAsia="ja-JP"/>
        </w:rPr>
        <w:t>-PUCCH-Config is not configured</w:t>
      </w:r>
      <w:r w:rsidR="00664290">
        <w:rPr>
          <w:lang w:eastAsia="ja-JP"/>
        </w:rPr>
        <w:t xml:space="preserve">, </w:t>
      </w:r>
      <w:r w:rsidR="00715951">
        <w:rPr>
          <w:rFonts w:eastAsia="DengXian" w:cs="Arial"/>
          <w:lang w:eastAsia="zh-CN"/>
        </w:rPr>
        <w:t>the gNB</w:t>
      </w:r>
      <w:r w:rsidR="00664290">
        <w:rPr>
          <w:rFonts w:eastAsia="DengXian" w:cs="Arial"/>
          <w:lang w:eastAsia="zh-CN"/>
        </w:rPr>
        <w:t xml:space="preserve"> does not need to process PUCCH and </w:t>
      </w:r>
      <w:r w:rsidR="00EC1EFA">
        <w:rPr>
          <w:rFonts w:eastAsia="DengXian" w:cs="Arial"/>
          <w:lang w:eastAsia="zh-CN"/>
        </w:rPr>
        <w:t xml:space="preserve">how to </w:t>
      </w:r>
      <w:r w:rsidR="00B72630">
        <w:rPr>
          <w:rFonts w:eastAsia="DengXian" w:cs="Arial"/>
          <w:lang w:eastAsia="zh-CN"/>
        </w:rPr>
        <w:t xml:space="preserve">schedule retransmission </w:t>
      </w:r>
      <w:r w:rsidR="00EC1EFA">
        <w:rPr>
          <w:rFonts w:eastAsia="Malgun Gothic" w:cs="Arial"/>
          <w:lang w:eastAsia="ko-KR"/>
        </w:rPr>
        <w:t xml:space="preserve">will be up to </w:t>
      </w:r>
      <w:r w:rsidR="00715951">
        <w:rPr>
          <w:rFonts w:eastAsia="Malgun Gothic" w:cs="Arial"/>
          <w:lang w:eastAsia="ko-KR"/>
        </w:rPr>
        <w:t xml:space="preserve">the </w:t>
      </w:r>
      <w:proofErr w:type="spellStart"/>
      <w:r w:rsidR="00715951">
        <w:rPr>
          <w:rFonts w:eastAsia="Malgun Gothic" w:cs="Arial"/>
          <w:lang w:eastAsia="ko-KR"/>
        </w:rPr>
        <w:t>gNB’s</w:t>
      </w:r>
      <w:proofErr w:type="spellEnd"/>
      <w:r w:rsidR="00715951">
        <w:rPr>
          <w:rFonts w:eastAsia="Malgun Gothic" w:cs="Arial"/>
          <w:lang w:eastAsia="ko-KR"/>
        </w:rPr>
        <w:t xml:space="preserve"> </w:t>
      </w:r>
      <w:r w:rsidR="00B72630">
        <w:rPr>
          <w:rFonts w:eastAsia="Malgun Gothic" w:cs="Arial"/>
          <w:lang w:eastAsia="ko-KR"/>
        </w:rPr>
        <w:t>implementation</w:t>
      </w:r>
      <w:r w:rsidR="00EE4DE3">
        <w:rPr>
          <w:rFonts w:eastAsia="Malgun Gothic" w:cs="Arial"/>
          <w:lang w:eastAsia="ko-KR"/>
        </w:rPr>
        <w:t>,</w:t>
      </w:r>
      <w:r w:rsidR="00B72630">
        <w:rPr>
          <w:rFonts w:eastAsia="Malgun Gothic" w:cs="Arial"/>
          <w:lang w:eastAsia="ko-KR"/>
        </w:rPr>
        <w:t xml:space="preserve"> ther</w:t>
      </w:r>
      <w:r w:rsidR="00EE4DE3">
        <w:rPr>
          <w:rFonts w:eastAsia="Malgun Gothic" w:cs="Arial"/>
          <w:lang w:eastAsia="ko-KR"/>
        </w:rPr>
        <w:t>e</w:t>
      </w:r>
      <w:r w:rsidR="00B72630">
        <w:rPr>
          <w:rFonts w:eastAsia="Malgun Gothic" w:cs="Arial"/>
          <w:lang w:eastAsia="ko-KR"/>
        </w:rPr>
        <w:t xml:space="preserve">fore </w:t>
      </w:r>
      <w:r w:rsidR="00EE4DE3" w:rsidRPr="005E36DE">
        <w:rPr>
          <w:lang w:eastAsia="ja-JP"/>
        </w:rPr>
        <w:t xml:space="preserve">SL-specific </w:t>
      </w:r>
      <w:proofErr w:type="spellStart"/>
      <w:r w:rsidR="00EE4DE3" w:rsidRPr="005E36DE">
        <w:rPr>
          <w:lang w:eastAsia="ja-JP"/>
        </w:rPr>
        <w:t>drx</w:t>
      </w:r>
      <w:proofErr w:type="spellEnd"/>
      <w:r w:rsidR="00EE4DE3" w:rsidRPr="005E36DE">
        <w:rPr>
          <w:lang w:eastAsia="ja-JP"/>
        </w:rPr>
        <w:t>-HARQ-RTT-Timer</w:t>
      </w:r>
      <w:r w:rsidR="00B72630">
        <w:rPr>
          <w:rFonts w:eastAsia="Malgun Gothic" w:cs="Arial"/>
          <w:lang w:eastAsia="ko-KR"/>
        </w:rPr>
        <w:t xml:space="preserve"> </w:t>
      </w:r>
      <w:r w:rsidR="00EE4DE3">
        <w:rPr>
          <w:rFonts w:eastAsia="Malgun Gothic" w:cs="Arial"/>
          <w:lang w:eastAsia="ko-KR"/>
        </w:rPr>
        <w:t>is not needed</w:t>
      </w:r>
      <w:r w:rsidR="00664290">
        <w:rPr>
          <w:rFonts w:eastAsia="DengXian" w:cs="Arial"/>
          <w:lang w:eastAsia="zh-CN"/>
        </w:rPr>
        <w:t xml:space="preserve">. </w:t>
      </w:r>
      <w:r w:rsidR="00C2336B" w:rsidRPr="00774C0B">
        <w:rPr>
          <w:lang w:eastAsia="ja-JP"/>
        </w:rPr>
        <w:t xml:space="preserve">SL-specific </w:t>
      </w:r>
      <w:proofErr w:type="spellStart"/>
      <w:r w:rsidR="00C2336B" w:rsidRPr="00774C0B">
        <w:rPr>
          <w:lang w:eastAsia="ja-JP"/>
        </w:rPr>
        <w:t>drx-RetransmissionTimer</w:t>
      </w:r>
      <w:proofErr w:type="spellEnd"/>
      <w:r w:rsidR="00C2336B">
        <w:rPr>
          <w:rFonts w:cs="Arial"/>
          <w:lang w:eastAsia="zh-CN"/>
        </w:rPr>
        <w:t xml:space="preserve"> is still needed for the Tx UE to </w:t>
      </w:r>
      <w:r w:rsidR="00727A64">
        <w:rPr>
          <w:rFonts w:cs="Arial"/>
          <w:lang w:eastAsia="zh-CN"/>
        </w:rPr>
        <w:t>extend the active time to</w:t>
      </w:r>
      <w:r w:rsidR="00727A64">
        <w:rPr>
          <w:rFonts w:eastAsia="DengXian" w:cs="Arial"/>
          <w:lang w:eastAsia="zh-CN"/>
        </w:rPr>
        <w:t xml:space="preserve"> monitor PDCCH </w:t>
      </w:r>
      <w:r w:rsidR="00C2336B">
        <w:rPr>
          <w:rFonts w:eastAsia="DengXian" w:cs="Arial"/>
          <w:lang w:eastAsia="zh-CN"/>
        </w:rPr>
        <w:t>scheduling</w:t>
      </w:r>
      <w:r w:rsidR="00727A64">
        <w:rPr>
          <w:rFonts w:eastAsia="DengXian" w:cs="Arial"/>
          <w:lang w:eastAsia="zh-CN"/>
        </w:rPr>
        <w:t xml:space="preserve"> </w:t>
      </w:r>
      <w:r w:rsidR="00C2336B">
        <w:rPr>
          <w:rFonts w:eastAsia="DengXian" w:cs="Arial"/>
          <w:lang w:eastAsia="zh-CN"/>
        </w:rPr>
        <w:t xml:space="preserve">SL </w:t>
      </w:r>
      <w:r w:rsidR="00727A64">
        <w:rPr>
          <w:rFonts w:eastAsia="DengXian" w:cs="Arial"/>
          <w:lang w:eastAsia="zh-CN"/>
        </w:rPr>
        <w:t>blind retransmission</w:t>
      </w:r>
      <w:r w:rsidR="00C2336B">
        <w:rPr>
          <w:rFonts w:eastAsia="DengXian" w:cs="Arial"/>
          <w:lang w:eastAsia="zh-CN"/>
        </w:rPr>
        <w:t>.</w:t>
      </w:r>
      <w:r w:rsidR="00FA510D">
        <w:rPr>
          <w:rFonts w:eastAsia="DengXian" w:cs="Arial"/>
          <w:lang w:eastAsia="zh-CN"/>
        </w:rPr>
        <w:t xml:space="preserve"> </w:t>
      </w:r>
    </w:p>
    <w:p w14:paraId="752F8839" w14:textId="08155E74" w:rsidR="00A61514" w:rsidRPr="00901F4E" w:rsidRDefault="00B241AD" w:rsidP="005C29E7">
      <w:pPr>
        <w:pStyle w:val="Proposal"/>
        <w:tabs>
          <w:tab w:val="left" w:pos="1304"/>
        </w:tabs>
        <w:suppressAutoHyphens/>
        <w:overflowPunct w:val="0"/>
        <w:autoSpaceDE w:val="0"/>
        <w:autoSpaceDN w:val="0"/>
        <w:spacing w:before="0"/>
        <w:textAlignment w:val="baseline"/>
      </w:pPr>
      <w:bookmarkStart w:id="61" w:name="_Toc85716468"/>
      <w:r w:rsidRPr="00B241AD">
        <w:rPr>
          <w:lang w:eastAsia="ja-JP"/>
        </w:rPr>
        <w:t xml:space="preserve">SL-specific </w:t>
      </w:r>
      <w:proofErr w:type="spellStart"/>
      <w:r w:rsidRPr="00B241AD">
        <w:rPr>
          <w:lang w:eastAsia="ja-JP"/>
        </w:rPr>
        <w:t>drx</w:t>
      </w:r>
      <w:proofErr w:type="spellEnd"/>
      <w:r w:rsidRPr="00B241AD">
        <w:rPr>
          <w:lang w:eastAsia="ja-JP"/>
        </w:rPr>
        <w:t xml:space="preserve">-HARQ-RTT-Timer is not needed </w:t>
      </w:r>
      <w:r w:rsidR="001D4756">
        <w:rPr>
          <w:lang w:eastAsia="ja-JP"/>
        </w:rPr>
        <w:t>w</w:t>
      </w:r>
      <w:r w:rsidR="001D4756" w:rsidRPr="003F5098">
        <w:rPr>
          <w:lang w:eastAsia="ja-JP"/>
        </w:rPr>
        <w:t xml:space="preserve">hen </w:t>
      </w:r>
      <w:proofErr w:type="spellStart"/>
      <w:r w:rsidR="001D4756" w:rsidRPr="003F5098">
        <w:rPr>
          <w:lang w:eastAsia="ja-JP"/>
        </w:rPr>
        <w:t>sl</w:t>
      </w:r>
      <w:proofErr w:type="spellEnd"/>
      <w:r w:rsidR="001D4756" w:rsidRPr="003F5098">
        <w:rPr>
          <w:lang w:eastAsia="ja-JP"/>
        </w:rPr>
        <w:t>-PUCCH-Config is not configured</w:t>
      </w:r>
      <w:r w:rsidR="00A61514">
        <w:rPr>
          <w:rFonts w:cs="Arial"/>
        </w:rPr>
        <w:t>.</w:t>
      </w:r>
      <w:bookmarkEnd w:id="61"/>
      <w:r w:rsidR="00A61514">
        <w:rPr>
          <w:rFonts w:cs="Arial"/>
        </w:rPr>
        <w:t xml:space="preserve"> </w:t>
      </w:r>
    </w:p>
    <w:p w14:paraId="7414895B" w14:textId="34C107C1" w:rsidR="004469F1" w:rsidRPr="00AC73FB" w:rsidRDefault="004469F1" w:rsidP="004469F1">
      <w:pPr>
        <w:rPr>
          <w:rFonts w:cs="Arial"/>
          <w:szCs w:val="20"/>
          <w:lang w:val="en-US"/>
        </w:rPr>
      </w:pPr>
      <w:r w:rsidRPr="00AC73FB">
        <w:rPr>
          <w:rFonts w:cs="Arial"/>
          <w:szCs w:val="20"/>
          <w:lang w:val="en-US"/>
        </w:rPr>
        <w:t>There is a general concern on the start timing of the timer</w:t>
      </w:r>
      <w:r w:rsidR="009A6EE1">
        <w:rPr>
          <w:rFonts w:cs="Arial"/>
          <w:szCs w:val="20"/>
          <w:lang w:val="en-US"/>
        </w:rPr>
        <w:t xml:space="preserve"> such as HARQ RTT timer and HARQ retransmission timer</w:t>
      </w:r>
      <w:r w:rsidR="00CC0B48" w:rsidRPr="00AC73FB">
        <w:rPr>
          <w:rFonts w:cs="Arial"/>
          <w:szCs w:val="20"/>
          <w:lang w:val="en-US"/>
        </w:rPr>
        <w:t>. That is whether the timer is started in the time unit of either symbol or slot</w:t>
      </w:r>
      <w:r w:rsidRPr="00AC73FB">
        <w:rPr>
          <w:rFonts w:cs="Arial"/>
          <w:szCs w:val="20"/>
          <w:lang w:val="en-US"/>
        </w:rPr>
        <w:t>.</w:t>
      </w:r>
      <w:r w:rsidR="005D3686" w:rsidRPr="00AC73FB">
        <w:rPr>
          <w:rFonts w:cs="Arial"/>
          <w:szCs w:val="20"/>
          <w:lang w:val="en-US"/>
        </w:rPr>
        <w:t xml:space="preserve"> Due to the following observations</w:t>
      </w:r>
    </w:p>
    <w:p w14:paraId="52E65C7F" w14:textId="5FDA22AB" w:rsidR="004469F1" w:rsidRPr="00AC73FB" w:rsidRDefault="004469F1" w:rsidP="004469F1">
      <w:pPr>
        <w:pStyle w:val="ListParagraph"/>
        <w:numPr>
          <w:ilvl w:val="0"/>
          <w:numId w:val="46"/>
        </w:numPr>
        <w:spacing w:before="0"/>
        <w:rPr>
          <w:rFonts w:ascii="Arial" w:hAnsi="Arial" w:cs="Arial"/>
          <w:sz w:val="20"/>
          <w:szCs w:val="20"/>
          <w:lang w:val="en-US"/>
        </w:rPr>
      </w:pPr>
      <w:r w:rsidRPr="00AC73FB">
        <w:rPr>
          <w:rFonts w:ascii="Arial" w:hAnsi="Arial" w:cs="Arial"/>
          <w:sz w:val="20"/>
          <w:szCs w:val="20"/>
          <w:lang w:val="en-US"/>
        </w:rPr>
        <w:t xml:space="preserve">In </w:t>
      </w:r>
      <w:proofErr w:type="spellStart"/>
      <w:r w:rsidRPr="00AC73FB">
        <w:rPr>
          <w:rFonts w:ascii="Arial" w:hAnsi="Arial" w:cs="Arial"/>
          <w:sz w:val="20"/>
          <w:szCs w:val="20"/>
          <w:lang w:val="en-US"/>
        </w:rPr>
        <w:t>Uu</w:t>
      </w:r>
      <w:proofErr w:type="spellEnd"/>
      <w:r w:rsidRPr="00AC73FB">
        <w:rPr>
          <w:rFonts w:ascii="Arial" w:hAnsi="Arial" w:cs="Arial"/>
          <w:sz w:val="20"/>
          <w:szCs w:val="20"/>
          <w:lang w:val="en-US"/>
        </w:rPr>
        <w:t xml:space="preserve"> </w:t>
      </w:r>
      <w:proofErr w:type="gramStart"/>
      <w:r w:rsidRPr="00AC73FB">
        <w:rPr>
          <w:rFonts w:ascii="Arial" w:hAnsi="Arial" w:cs="Arial"/>
          <w:sz w:val="20"/>
          <w:szCs w:val="20"/>
          <w:lang w:val="en-US"/>
        </w:rPr>
        <w:t>DRX,  it</w:t>
      </w:r>
      <w:proofErr w:type="gramEnd"/>
      <w:r w:rsidRPr="00AC73FB">
        <w:rPr>
          <w:rFonts w:ascii="Arial" w:hAnsi="Arial" w:cs="Arial"/>
          <w:sz w:val="20"/>
          <w:szCs w:val="20"/>
          <w:lang w:val="en-US"/>
        </w:rPr>
        <w:t xml:space="preserve"> is </w:t>
      </w:r>
      <w:r w:rsidR="005D3686" w:rsidRPr="00AC73FB">
        <w:rPr>
          <w:rFonts w:ascii="Arial" w:hAnsi="Arial" w:cs="Arial"/>
          <w:sz w:val="20"/>
          <w:szCs w:val="20"/>
          <w:lang w:val="en-US"/>
        </w:rPr>
        <w:t xml:space="preserve">the time unit of </w:t>
      </w:r>
      <w:r w:rsidRPr="00AC73FB">
        <w:rPr>
          <w:rFonts w:ascii="Arial" w:hAnsi="Arial" w:cs="Arial"/>
          <w:sz w:val="20"/>
          <w:szCs w:val="20"/>
          <w:lang w:val="en-US"/>
        </w:rPr>
        <w:t xml:space="preserve">symbol </w:t>
      </w:r>
      <w:r w:rsidR="005D3686" w:rsidRPr="00AC73FB">
        <w:rPr>
          <w:rFonts w:ascii="Arial" w:hAnsi="Arial" w:cs="Arial"/>
          <w:sz w:val="20"/>
          <w:szCs w:val="20"/>
          <w:lang w:val="en-US"/>
        </w:rPr>
        <w:t xml:space="preserve">that is </w:t>
      </w:r>
      <w:r w:rsidRPr="00AC73FB">
        <w:rPr>
          <w:rFonts w:ascii="Arial" w:hAnsi="Arial" w:cs="Arial"/>
          <w:sz w:val="20"/>
          <w:szCs w:val="20"/>
          <w:lang w:val="en-US"/>
        </w:rPr>
        <w:t>used in the MAC spec</w:t>
      </w:r>
    </w:p>
    <w:p w14:paraId="6A775877" w14:textId="0150D5C3" w:rsidR="004469F1" w:rsidRPr="00AC73FB" w:rsidRDefault="004469F1" w:rsidP="004469F1">
      <w:pPr>
        <w:pStyle w:val="ListParagraph"/>
        <w:numPr>
          <w:ilvl w:val="0"/>
          <w:numId w:val="46"/>
        </w:numPr>
        <w:spacing w:before="0"/>
        <w:rPr>
          <w:rFonts w:ascii="Arial" w:hAnsi="Arial" w:cs="Arial"/>
          <w:sz w:val="20"/>
          <w:szCs w:val="20"/>
          <w:lang w:val="en-US"/>
        </w:rPr>
      </w:pPr>
      <w:r w:rsidRPr="00AC73FB">
        <w:rPr>
          <w:rFonts w:ascii="Arial" w:hAnsi="Arial" w:cs="Arial"/>
          <w:sz w:val="20"/>
          <w:szCs w:val="20"/>
          <w:lang w:val="en-US"/>
        </w:rPr>
        <w:t xml:space="preserve">In </w:t>
      </w:r>
      <w:proofErr w:type="spellStart"/>
      <w:r w:rsidRPr="00AC73FB">
        <w:rPr>
          <w:rFonts w:ascii="Arial" w:hAnsi="Arial" w:cs="Arial"/>
          <w:sz w:val="20"/>
          <w:szCs w:val="20"/>
          <w:lang w:val="en-US"/>
        </w:rPr>
        <w:t>Uu</w:t>
      </w:r>
      <w:proofErr w:type="spellEnd"/>
      <w:r w:rsidRPr="00AC73FB">
        <w:rPr>
          <w:rFonts w:ascii="Arial" w:hAnsi="Arial" w:cs="Arial"/>
          <w:sz w:val="20"/>
          <w:szCs w:val="20"/>
          <w:lang w:val="en-US"/>
        </w:rPr>
        <w:t xml:space="preserve"> DRX, HARQ RTT timer takes the values in the time unit of symbols, while other timers take the value in the time unit of </w:t>
      </w:r>
      <w:proofErr w:type="spellStart"/>
      <w:r w:rsidRPr="00AC73FB">
        <w:rPr>
          <w:rFonts w:ascii="Arial" w:hAnsi="Arial" w:cs="Arial"/>
          <w:sz w:val="20"/>
          <w:szCs w:val="20"/>
          <w:lang w:val="en-US"/>
        </w:rPr>
        <w:t>ms</w:t>
      </w:r>
      <w:proofErr w:type="spellEnd"/>
      <w:r w:rsidRPr="00AC73FB">
        <w:rPr>
          <w:rFonts w:ascii="Arial" w:hAnsi="Arial" w:cs="Arial"/>
          <w:sz w:val="20"/>
          <w:szCs w:val="20"/>
          <w:lang w:val="en-US"/>
        </w:rPr>
        <w:t>/slot</w:t>
      </w:r>
      <w:r w:rsidR="005D3686" w:rsidRPr="00AC73FB">
        <w:rPr>
          <w:rFonts w:ascii="Arial" w:hAnsi="Arial" w:cs="Arial"/>
          <w:sz w:val="20"/>
          <w:szCs w:val="20"/>
          <w:lang w:val="en-US"/>
        </w:rPr>
        <w:t>.</w:t>
      </w:r>
    </w:p>
    <w:p w14:paraId="7F89AF62" w14:textId="35259754" w:rsidR="004469F1" w:rsidRPr="00AC73FB" w:rsidRDefault="004469F1" w:rsidP="004469F1">
      <w:pPr>
        <w:rPr>
          <w:rFonts w:cs="Arial"/>
          <w:szCs w:val="20"/>
          <w:lang w:val="en-US"/>
        </w:rPr>
      </w:pPr>
      <w:r w:rsidRPr="00AC73FB">
        <w:rPr>
          <w:rFonts w:cs="Arial"/>
          <w:szCs w:val="20"/>
          <w:lang w:val="en-US"/>
        </w:rPr>
        <w:t>Considering the above two facts, it is better to use the time unit of “symbol” in the spec.</w:t>
      </w:r>
    </w:p>
    <w:p w14:paraId="601A40DB" w14:textId="27D5BFE1" w:rsidR="004469F1" w:rsidRPr="00AC73FB" w:rsidRDefault="004469F1" w:rsidP="004469F1">
      <w:pPr>
        <w:rPr>
          <w:rFonts w:cs="Arial"/>
          <w:szCs w:val="20"/>
          <w:lang w:val="en-US"/>
        </w:rPr>
      </w:pPr>
      <w:r w:rsidRPr="00AC73FB">
        <w:rPr>
          <w:rFonts w:cs="Arial"/>
          <w:szCs w:val="20"/>
          <w:lang w:val="en-US"/>
        </w:rPr>
        <w:t xml:space="preserve">This would be aligned with the </w:t>
      </w:r>
      <w:proofErr w:type="spellStart"/>
      <w:r w:rsidRPr="00AC73FB">
        <w:rPr>
          <w:rFonts w:cs="Arial"/>
          <w:szCs w:val="20"/>
          <w:lang w:val="en-US"/>
        </w:rPr>
        <w:t>Uu</w:t>
      </w:r>
      <w:proofErr w:type="spellEnd"/>
      <w:r w:rsidRPr="00AC73FB">
        <w:rPr>
          <w:rFonts w:cs="Arial"/>
          <w:szCs w:val="20"/>
          <w:lang w:val="en-US"/>
        </w:rPr>
        <w:t xml:space="preserve"> spec, meanwhile, this also gives better possibility for future extension.</w:t>
      </w:r>
    </w:p>
    <w:p w14:paraId="6E87B4EE" w14:textId="1DC6C72A" w:rsidR="00951B13" w:rsidRDefault="005D3686" w:rsidP="00951B13">
      <w:pPr>
        <w:pStyle w:val="Proposal"/>
        <w:tabs>
          <w:tab w:val="left" w:pos="1304"/>
        </w:tabs>
        <w:suppressAutoHyphens/>
        <w:overflowPunct w:val="0"/>
        <w:autoSpaceDE w:val="0"/>
        <w:autoSpaceDN w:val="0"/>
        <w:spacing w:before="0"/>
        <w:textAlignment w:val="baseline"/>
      </w:pPr>
      <w:bookmarkStart w:id="62" w:name="_Toc85716469"/>
      <w:r>
        <w:rPr>
          <w:lang w:eastAsia="ja-JP"/>
        </w:rPr>
        <w:t xml:space="preserve">The </w:t>
      </w:r>
      <w:r w:rsidR="000138FD">
        <w:rPr>
          <w:lang w:eastAsia="ja-JP"/>
        </w:rPr>
        <w:t xml:space="preserve">SL specific HARQ RTT </w:t>
      </w:r>
      <w:r>
        <w:rPr>
          <w:lang w:eastAsia="ja-JP"/>
        </w:rPr>
        <w:t xml:space="preserve">timer </w:t>
      </w:r>
      <w:r w:rsidR="000138FD">
        <w:rPr>
          <w:lang w:eastAsia="ja-JP"/>
        </w:rPr>
        <w:t xml:space="preserve">and retransmission timer </w:t>
      </w:r>
      <w:r>
        <w:rPr>
          <w:lang w:eastAsia="ja-JP"/>
        </w:rPr>
        <w:t xml:space="preserve">in </w:t>
      </w:r>
      <w:proofErr w:type="spellStart"/>
      <w:r w:rsidR="000138FD">
        <w:rPr>
          <w:lang w:eastAsia="ja-JP"/>
        </w:rPr>
        <w:t>Uu</w:t>
      </w:r>
      <w:proofErr w:type="spellEnd"/>
      <w:r w:rsidR="000138FD">
        <w:rPr>
          <w:lang w:eastAsia="ja-JP"/>
        </w:rPr>
        <w:t xml:space="preserve"> </w:t>
      </w:r>
      <w:r>
        <w:rPr>
          <w:lang w:eastAsia="ja-JP"/>
        </w:rPr>
        <w:t xml:space="preserve">DRX configuration </w:t>
      </w:r>
      <w:r w:rsidR="00B17B2C">
        <w:rPr>
          <w:lang w:eastAsia="ja-JP"/>
        </w:rPr>
        <w:t>are</w:t>
      </w:r>
      <w:r>
        <w:rPr>
          <w:lang w:eastAsia="ja-JP"/>
        </w:rPr>
        <w:t xml:space="preserve"> started in the time unit of symbol</w:t>
      </w:r>
      <w:r>
        <w:rPr>
          <w:rFonts w:cs="Arial"/>
        </w:rPr>
        <w:t>.</w:t>
      </w:r>
      <w:bookmarkEnd w:id="62"/>
      <w:r>
        <w:rPr>
          <w:rFonts w:cs="Arial"/>
        </w:rPr>
        <w:t xml:space="preserve"> </w:t>
      </w:r>
      <w:r w:rsidR="001D4756" w:rsidRPr="004150E2">
        <w:rPr>
          <w:rFonts w:cs="Arial"/>
        </w:rPr>
        <w:t xml:space="preserve"> </w:t>
      </w:r>
    </w:p>
    <w:p w14:paraId="3FF249F8" w14:textId="13CB960F" w:rsidR="00951B13" w:rsidRPr="001E776B" w:rsidRDefault="00951B13" w:rsidP="00951B13">
      <w:pPr>
        <w:pStyle w:val="Heading2"/>
        <w:suppressAutoHyphens w:val="0"/>
        <w:adjustRightInd w:val="0"/>
        <w:rPr>
          <w:rFonts w:eastAsia="Times New Roman"/>
        </w:rPr>
      </w:pPr>
      <w:r w:rsidRPr="001C42EE">
        <w:rPr>
          <w:rFonts w:eastAsia="Times New Roman"/>
        </w:rPr>
        <w:t>2.</w:t>
      </w:r>
      <w:r w:rsidR="00004CB9">
        <w:rPr>
          <w:rFonts w:eastAsia="Times New Roman"/>
        </w:rPr>
        <w:t>7</w:t>
      </w:r>
      <w:r w:rsidRPr="001C42EE">
        <w:rPr>
          <w:rFonts w:eastAsia="Times New Roman"/>
        </w:rPr>
        <w:t xml:space="preserve"> </w:t>
      </w:r>
      <w:r w:rsidRPr="001C42EE">
        <w:rPr>
          <w:rFonts w:eastAsia="Times New Roman"/>
        </w:rPr>
        <w:tab/>
      </w:r>
      <w:r>
        <w:t xml:space="preserve">SL DRX with mode 1 scheduling  </w:t>
      </w:r>
    </w:p>
    <w:p w14:paraId="4D0C863C" w14:textId="35EB0EA2" w:rsidR="00951B13" w:rsidRDefault="00951B13" w:rsidP="00951B13">
      <w:pPr>
        <w:rPr>
          <w:lang w:eastAsia="ja-JP"/>
        </w:rPr>
      </w:pPr>
      <w:r>
        <w:rPr>
          <w:lang w:eastAsia="ja-JP"/>
        </w:rPr>
        <w:t xml:space="preserve">In </w:t>
      </w:r>
      <w:r w:rsidR="00361B96">
        <w:rPr>
          <w:lang w:eastAsia="ja-JP"/>
        </w:rPr>
        <w:t>[2]</w:t>
      </w:r>
      <w:r w:rsidR="0029045C">
        <w:rPr>
          <w:lang w:eastAsia="ja-JP"/>
        </w:rPr>
        <w:t xml:space="preserve">, it was raised that gNB may send a </w:t>
      </w:r>
      <w:r w:rsidR="00995C3B">
        <w:rPr>
          <w:lang w:eastAsia="ja-JP"/>
        </w:rPr>
        <w:t xml:space="preserve">SL </w:t>
      </w:r>
      <w:r w:rsidR="0029045C">
        <w:rPr>
          <w:lang w:eastAsia="ja-JP"/>
        </w:rPr>
        <w:t xml:space="preserve">grant </w:t>
      </w:r>
      <w:r w:rsidR="00995C3B">
        <w:rPr>
          <w:lang w:eastAsia="ja-JP"/>
        </w:rPr>
        <w:t xml:space="preserve">in the period where the Tx UE is not active due to that </w:t>
      </w:r>
      <w:r w:rsidR="00DA7406" w:rsidRPr="00DA7406">
        <w:rPr>
          <w:lang w:eastAsia="ja-JP"/>
        </w:rPr>
        <w:t xml:space="preserve">destination selection </w:t>
      </w:r>
      <w:r w:rsidR="00DA7406">
        <w:rPr>
          <w:lang w:eastAsia="ja-JP"/>
        </w:rPr>
        <w:t>is</w:t>
      </w:r>
      <w:r w:rsidR="00DA7406" w:rsidRPr="00DA7406">
        <w:rPr>
          <w:lang w:eastAsia="ja-JP"/>
        </w:rPr>
        <w:t xml:space="preserve"> all up to Tx</w:t>
      </w:r>
      <w:r w:rsidR="00DA7406">
        <w:rPr>
          <w:lang w:eastAsia="ja-JP"/>
        </w:rPr>
        <w:t xml:space="preserve"> </w:t>
      </w:r>
      <w:proofErr w:type="gramStart"/>
      <w:r w:rsidR="00DA7406" w:rsidRPr="00DA7406">
        <w:rPr>
          <w:lang w:eastAsia="ja-JP"/>
        </w:rPr>
        <w:t xml:space="preserve">UE </w:t>
      </w:r>
      <w:r w:rsidR="0047215D">
        <w:rPr>
          <w:lang w:eastAsia="ja-JP"/>
        </w:rPr>
        <w:t>,</w:t>
      </w:r>
      <w:proofErr w:type="gramEnd"/>
      <w:r w:rsidR="0047215D">
        <w:rPr>
          <w:lang w:eastAsia="ja-JP"/>
        </w:rPr>
        <w:t xml:space="preserve"> </w:t>
      </w:r>
      <w:r w:rsidR="00DA7406" w:rsidRPr="00DA7406">
        <w:rPr>
          <w:lang w:eastAsia="ja-JP"/>
        </w:rPr>
        <w:t xml:space="preserve">thus </w:t>
      </w:r>
      <w:r w:rsidR="00DA7406">
        <w:rPr>
          <w:lang w:eastAsia="ja-JP"/>
        </w:rPr>
        <w:t>gNB</w:t>
      </w:r>
      <w:r w:rsidR="00DA7406" w:rsidRPr="00DA7406">
        <w:rPr>
          <w:lang w:eastAsia="ja-JP"/>
        </w:rPr>
        <w:t xml:space="preserve"> has no information on </w:t>
      </w:r>
      <w:r w:rsidR="00DA7406">
        <w:rPr>
          <w:lang w:eastAsia="ja-JP"/>
        </w:rPr>
        <w:t xml:space="preserve">which destination </w:t>
      </w:r>
      <w:r w:rsidR="0047215D">
        <w:rPr>
          <w:lang w:eastAsia="ja-JP"/>
        </w:rPr>
        <w:t xml:space="preserve">is selected by the Tx UE and also not sure which inactivity timer is (re)started and running at Tx UE side. In our views, </w:t>
      </w:r>
      <w:r w:rsidR="00683B29">
        <w:rPr>
          <w:lang w:eastAsia="ja-JP"/>
        </w:rPr>
        <w:t>i</w:t>
      </w:r>
      <w:r w:rsidR="00A63175" w:rsidRPr="00A63175">
        <w:rPr>
          <w:lang w:eastAsia="ja-JP"/>
        </w:rPr>
        <w:t>n typical case the UE selects the destination with MAC CE or LCH with highest LCH priority</w:t>
      </w:r>
      <w:r w:rsidR="00D96854">
        <w:rPr>
          <w:lang w:eastAsia="ja-JP"/>
        </w:rPr>
        <w:t>, and the gNB</w:t>
      </w:r>
      <w:r w:rsidR="00A63175" w:rsidRPr="00A63175">
        <w:rPr>
          <w:lang w:eastAsia="ja-JP"/>
        </w:rPr>
        <w:t xml:space="preserve"> </w:t>
      </w:r>
      <w:r w:rsidR="00D96854" w:rsidRPr="00A63175">
        <w:rPr>
          <w:lang w:eastAsia="ja-JP"/>
        </w:rPr>
        <w:t>is aware of</w:t>
      </w:r>
      <w:r w:rsidR="00A63175" w:rsidRPr="00A63175">
        <w:rPr>
          <w:lang w:eastAsia="ja-JP"/>
        </w:rPr>
        <w:t xml:space="preserve"> the destination with LCH with highest LCH priority since the BSR contains </w:t>
      </w:r>
      <w:r w:rsidR="00FF41BC">
        <w:rPr>
          <w:lang w:eastAsia="ja-JP"/>
        </w:rPr>
        <w:t>buffer status</w:t>
      </w:r>
      <w:r w:rsidR="00A63175" w:rsidRPr="00A63175">
        <w:rPr>
          <w:lang w:eastAsia="ja-JP"/>
        </w:rPr>
        <w:t xml:space="preserve"> for each LCG of each destination. In most cases, each LCG contains only one LCH</w:t>
      </w:r>
      <w:r w:rsidR="001849C6">
        <w:rPr>
          <w:lang w:eastAsia="ja-JP"/>
        </w:rPr>
        <w:t>, thus</w:t>
      </w:r>
      <w:r w:rsidR="00A63175" w:rsidRPr="00A63175">
        <w:rPr>
          <w:lang w:eastAsia="ja-JP"/>
        </w:rPr>
        <w:t xml:space="preserve"> </w:t>
      </w:r>
      <w:r w:rsidR="001849C6">
        <w:rPr>
          <w:lang w:eastAsia="ja-JP"/>
        </w:rPr>
        <w:t>t</w:t>
      </w:r>
      <w:r w:rsidR="00A63175" w:rsidRPr="00A63175">
        <w:rPr>
          <w:lang w:eastAsia="ja-JP"/>
        </w:rPr>
        <w:t xml:space="preserve">he gNB </w:t>
      </w:r>
      <w:proofErr w:type="gramStart"/>
      <w:r w:rsidR="00A63175" w:rsidRPr="00A63175">
        <w:rPr>
          <w:lang w:eastAsia="ja-JP"/>
        </w:rPr>
        <w:t>is able to</w:t>
      </w:r>
      <w:proofErr w:type="gramEnd"/>
      <w:r w:rsidR="00A63175" w:rsidRPr="00A63175">
        <w:rPr>
          <w:lang w:eastAsia="ja-JP"/>
        </w:rPr>
        <w:t xml:space="preserve"> know which destination that the TX UE is mostly likely to select. In addition, the gNB is also aware </w:t>
      </w:r>
      <w:r w:rsidR="00610657">
        <w:rPr>
          <w:lang w:eastAsia="ja-JP"/>
        </w:rPr>
        <w:t>of whether the</w:t>
      </w:r>
      <w:r w:rsidR="00A63175" w:rsidRPr="00A63175">
        <w:rPr>
          <w:lang w:eastAsia="ja-JP"/>
        </w:rPr>
        <w:t xml:space="preserve"> ON-duration</w:t>
      </w:r>
      <w:r w:rsidR="00DD5066">
        <w:rPr>
          <w:lang w:eastAsia="ja-JP"/>
        </w:rPr>
        <w:t xml:space="preserve"> timer</w:t>
      </w:r>
      <w:r w:rsidR="00F753BB">
        <w:rPr>
          <w:lang w:eastAsia="ja-JP"/>
        </w:rPr>
        <w:t xml:space="preserve"> associated with </w:t>
      </w:r>
      <w:r w:rsidR="0097627D">
        <w:rPr>
          <w:lang w:eastAsia="ja-JP"/>
        </w:rPr>
        <w:t>a destination is</w:t>
      </w:r>
      <w:r w:rsidR="00DD5066">
        <w:rPr>
          <w:lang w:eastAsia="ja-JP"/>
        </w:rPr>
        <w:t xml:space="preserve"> running at Tx UE side</w:t>
      </w:r>
      <w:r w:rsidR="00A63175" w:rsidRPr="00A63175">
        <w:rPr>
          <w:lang w:eastAsia="ja-JP"/>
        </w:rPr>
        <w:t xml:space="preserve">, </w:t>
      </w:r>
      <w:r w:rsidR="00AD74C0">
        <w:rPr>
          <w:lang w:eastAsia="ja-JP"/>
        </w:rPr>
        <w:t>thus</w:t>
      </w:r>
      <w:r w:rsidR="00A63175" w:rsidRPr="00A63175">
        <w:rPr>
          <w:lang w:eastAsia="ja-JP"/>
        </w:rPr>
        <w:t xml:space="preserve"> the gNB can </w:t>
      </w:r>
      <w:r w:rsidR="00B93B4E">
        <w:rPr>
          <w:lang w:eastAsia="ja-JP"/>
        </w:rPr>
        <w:t xml:space="preserve">just </w:t>
      </w:r>
      <w:r w:rsidR="00A63175" w:rsidRPr="00A63175">
        <w:rPr>
          <w:lang w:eastAsia="ja-JP"/>
        </w:rPr>
        <w:t xml:space="preserve">assign the grant to TX UE for the assumed Destination when </w:t>
      </w:r>
      <w:r w:rsidR="008C4110">
        <w:rPr>
          <w:lang w:eastAsia="ja-JP"/>
        </w:rPr>
        <w:t xml:space="preserve">the </w:t>
      </w:r>
      <w:r w:rsidR="008C4110" w:rsidRPr="00A63175">
        <w:rPr>
          <w:lang w:eastAsia="ja-JP"/>
        </w:rPr>
        <w:t>ON-duration</w:t>
      </w:r>
      <w:r w:rsidR="008C4110">
        <w:rPr>
          <w:lang w:eastAsia="ja-JP"/>
        </w:rPr>
        <w:t xml:space="preserve"> timer associated with the destination is running</w:t>
      </w:r>
      <w:r w:rsidR="00A63175" w:rsidRPr="00A63175">
        <w:rPr>
          <w:lang w:eastAsia="ja-JP"/>
        </w:rPr>
        <w:t>. Therefore, we don’t think the issue is valid</w:t>
      </w:r>
      <w:r w:rsidR="0006726F">
        <w:rPr>
          <w:lang w:eastAsia="ja-JP"/>
        </w:rPr>
        <w:t xml:space="preserve"> and no enhancement is needed</w:t>
      </w:r>
      <w:r w:rsidR="00A63175" w:rsidRPr="00A63175">
        <w:rPr>
          <w:lang w:eastAsia="ja-JP"/>
        </w:rPr>
        <w:t>.</w:t>
      </w:r>
    </w:p>
    <w:p w14:paraId="450DFFB3" w14:textId="078436E9" w:rsidR="00951B13" w:rsidRPr="009B40D8" w:rsidRDefault="005E3794" w:rsidP="0032094D">
      <w:pPr>
        <w:pStyle w:val="Proposal"/>
        <w:tabs>
          <w:tab w:val="left" w:pos="1304"/>
        </w:tabs>
        <w:suppressAutoHyphens/>
        <w:overflowPunct w:val="0"/>
        <w:autoSpaceDE w:val="0"/>
        <w:autoSpaceDN w:val="0"/>
        <w:spacing w:before="0"/>
        <w:textAlignment w:val="baseline"/>
      </w:pPr>
      <w:bookmarkStart w:id="63" w:name="_Toc85716470"/>
      <w:r>
        <w:rPr>
          <w:lang w:eastAsia="ja-JP"/>
        </w:rPr>
        <w:t>RAN2 to down-prioritize</w:t>
      </w:r>
      <w:r w:rsidR="001028A9">
        <w:rPr>
          <w:lang w:eastAsia="ja-JP"/>
        </w:rPr>
        <w:t xml:space="preserve"> enhancement</w:t>
      </w:r>
      <w:r w:rsidR="0006726F">
        <w:rPr>
          <w:lang w:eastAsia="ja-JP"/>
        </w:rPr>
        <w:t xml:space="preserve"> </w:t>
      </w:r>
      <w:r w:rsidR="00151228">
        <w:rPr>
          <w:lang w:eastAsia="ja-JP"/>
        </w:rPr>
        <w:t xml:space="preserve">of SL DRX </w:t>
      </w:r>
      <w:r w:rsidR="00BF7D8E" w:rsidRPr="00BF7D8E">
        <w:rPr>
          <w:lang w:eastAsia="ja-JP"/>
        </w:rPr>
        <w:t xml:space="preserve">to avoid SL DRX </w:t>
      </w:r>
      <w:r w:rsidR="00BE4CD8">
        <w:rPr>
          <w:lang w:eastAsia="ja-JP"/>
        </w:rPr>
        <w:t>active time</w:t>
      </w:r>
      <w:r w:rsidR="00BF7D8E" w:rsidRPr="00BF7D8E">
        <w:rPr>
          <w:lang w:eastAsia="ja-JP"/>
        </w:rPr>
        <w:t xml:space="preserve"> mismatch between network and the TX UE for </w:t>
      </w:r>
      <w:r w:rsidR="00E7615E">
        <w:rPr>
          <w:lang w:eastAsia="ja-JP"/>
        </w:rPr>
        <w:t>M</w:t>
      </w:r>
      <w:r w:rsidR="00BF7D8E" w:rsidRPr="00BF7D8E">
        <w:rPr>
          <w:lang w:eastAsia="ja-JP"/>
        </w:rPr>
        <w:t>ode1 operation</w:t>
      </w:r>
      <w:r w:rsidR="00BD759E">
        <w:rPr>
          <w:lang w:eastAsia="ja-JP"/>
        </w:rPr>
        <w:t xml:space="preserve"> in Rel</w:t>
      </w:r>
      <w:r w:rsidR="0000268F">
        <w:rPr>
          <w:lang w:eastAsia="ja-JP"/>
        </w:rPr>
        <w:t>-</w:t>
      </w:r>
      <w:r w:rsidR="00BD759E">
        <w:rPr>
          <w:lang w:eastAsia="ja-JP"/>
        </w:rPr>
        <w:t>17</w:t>
      </w:r>
      <w:r w:rsidR="008C4110">
        <w:rPr>
          <w:rFonts w:cs="Arial"/>
        </w:rPr>
        <w:t>.</w:t>
      </w:r>
      <w:bookmarkEnd w:id="63"/>
      <w:r w:rsidR="008C4110" w:rsidRPr="004150E2">
        <w:rPr>
          <w:rFonts w:cs="Arial"/>
        </w:rPr>
        <w:t xml:space="preserve"> </w:t>
      </w:r>
    </w:p>
    <w:p w14:paraId="763B476E" w14:textId="27FE0BB1" w:rsidR="009B40D8" w:rsidRDefault="009B40D8" w:rsidP="009B40D8"/>
    <w:p w14:paraId="0E19CCE8" w14:textId="1D444932" w:rsidR="009B40D8" w:rsidRPr="001E776B" w:rsidRDefault="009B40D8" w:rsidP="009B40D8">
      <w:pPr>
        <w:pStyle w:val="Heading2"/>
        <w:suppressAutoHyphens w:val="0"/>
        <w:adjustRightInd w:val="0"/>
        <w:rPr>
          <w:rFonts w:eastAsia="Times New Roman"/>
        </w:rPr>
      </w:pPr>
      <w:r w:rsidRPr="001C42EE">
        <w:rPr>
          <w:rFonts w:eastAsia="Times New Roman"/>
        </w:rPr>
        <w:t>2.</w:t>
      </w:r>
      <w:r>
        <w:rPr>
          <w:rFonts w:eastAsia="Times New Roman"/>
        </w:rPr>
        <w:t>8</w:t>
      </w:r>
      <w:r w:rsidRPr="001C42EE">
        <w:rPr>
          <w:rFonts w:eastAsia="Times New Roman"/>
        </w:rPr>
        <w:t xml:space="preserve"> </w:t>
      </w:r>
      <w:r w:rsidRPr="001C42EE">
        <w:rPr>
          <w:rFonts w:eastAsia="Times New Roman"/>
        </w:rPr>
        <w:tab/>
      </w:r>
      <w:r>
        <w:t>Transmission profile</w:t>
      </w:r>
      <w:r>
        <w:t xml:space="preserve">  </w:t>
      </w:r>
    </w:p>
    <w:p w14:paraId="5813442A" w14:textId="77777777" w:rsidR="009B40D8" w:rsidRDefault="009B40D8" w:rsidP="009B40D8"/>
    <w:p w14:paraId="2DADDB88" w14:textId="77777777" w:rsidR="009B40D8" w:rsidRPr="003C31D3" w:rsidRDefault="009B40D8" w:rsidP="009B40D8">
      <w:pPr>
        <w:pStyle w:val="BodyText"/>
        <w:rPr>
          <w:b/>
          <w:bCs/>
        </w:rPr>
      </w:pPr>
      <w:r w:rsidRPr="00676537">
        <w:rPr>
          <w:b/>
          <w:bCs/>
        </w:rPr>
        <w:t xml:space="preserve">Issue </w:t>
      </w:r>
      <w:r>
        <w:rPr>
          <w:b/>
          <w:bCs/>
        </w:rPr>
        <w:t>1</w:t>
      </w:r>
      <w:r>
        <w:t xml:space="preserve">: </w:t>
      </w:r>
      <w:r>
        <w:rPr>
          <w:b/>
          <w:bCs/>
        </w:rPr>
        <w:t>mapping relation for TX profile</w:t>
      </w:r>
    </w:p>
    <w:p w14:paraId="01CBBAE4" w14:textId="77777777" w:rsidR="009B40D8" w:rsidRPr="001148D4" w:rsidRDefault="009B40D8" w:rsidP="009B40D8"/>
    <w:p w14:paraId="7FCD7612" w14:textId="225610EB" w:rsidR="009B40D8" w:rsidRDefault="009B40D8" w:rsidP="009B40D8">
      <w:pPr>
        <w:pStyle w:val="BodyText"/>
        <w:rPr>
          <w:rFonts w:cs="Arial"/>
        </w:rPr>
      </w:pPr>
      <w:proofErr w:type="gramStart"/>
      <w:r>
        <w:rPr>
          <w:rFonts w:cs="Arial"/>
        </w:rPr>
        <w:t>In order to</w:t>
      </w:r>
      <w:proofErr w:type="gramEnd"/>
      <w:r>
        <w:rPr>
          <w:rFonts w:cs="Arial"/>
        </w:rPr>
        <w:t xml:space="preserve"> minimize standardization efforts, we believe it is beneficial to extend the existing framework for enabling coexistence of </w:t>
      </w:r>
      <w:proofErr w:type="spellStart"/>
      <w:r>
        <w:rPr>
          <w:rFonts w:cs="Arial"/>
        </w:rPr>
        <w:t>sidelink</w:t>
      </w:r>
      <w:proofErr w:type="spellEnd"/>
      <w:r>
        <w:rPr>
          <w:rFonts w:cs="Arial"/>
        </w:rPr>
        <w:t xml:space="preserve"> UEs supporting different capabilities (e.g., different features, different releases, etc.), which is based on the notion of services types and transmission profiles. </w:t>
      </w:r>
    </w:p>
    <w:p w14:paraId="0BCD194E" w14:textId="0DA38FD1" w:rsidR="00EC34AB" w:rsidRDefault="00EC34AB" w:rsidP="00EC34AB">
      <w:pPr>
        <w:pStyle w:val="Observation"/>
      </w:pPr>
      <w:bookmarkStart w:id="64" w:name="_Toc85716539"/>
      <w:r>
        <w:t>To minimize standardization efforts, it is beneficial to extend the existing framework of transmission profile to address the coexistence issue</w:t>
      </w:r>
      <w:r>
        <w:rPr>
          <w:lang w:val="en-US"/>
        </w:rPr>
        <w:t>.</w:t>
      </w:r>
      <w:bookmarkEnd w:id="64"/>
      <w:r>
        <w:rPr>
          <w:lang w:val="en-US"/>
        </w:rPr>
        <w:t xml:space="preserve"> </w:t>
      </w:r>
    </w:p>
    <w:p w14:paraId="556B40B3" w14:textId="77777777" w:rsidR="009B40D8" w:rsidRDefault="009B40D8" w:rsidP="009B40D8">
      <w:pPr>
        <w:pStyle w:val="BodyText"/>
        <w:rPr>
          <w:rFonts w:cs="Arial"/>
        </w:rPr>
      </w:pPr>
    </w:p>
    <w:p w14:paraId="0E9DF509" w14:textId="77777777" w:rsidR="009B40D8" w:rsidRDefault="009B40D8" w:rsidP="009B40D8">
      <w:pPr>
        <w:pStyle w:val="BodyText"/>
      </w:pPr>
      <w:r>
        <w:t xml:space="preserve">The transmission profile includes information regarding how the AS layers should process the packet for transmission. For example, which release(s) to </w:t>
      </w:r>
      <w:proofErr w:type="gramStart"/>
      <w:r>
        <w:t>use</w:t>
      </w:r>
      <w:proofErr w:type="gramEnd"/>
      <w:r>
        <w:t xml:space="preserve"> or which features and/or functionalities can be used or not (e.g., whether SL DRX can be used or not, etc.). These and other signalling details and relationship to services and traffic types may be discussed in a later stage.</w:t>
      </w:r>
    </w:p>
    <w:p w14:paraId="5CCE2439" w14:textId="2782D6AF" w:rsidR="009B40D8" w:rsidRDefault="009B40D8" w:rsidP="009B40D8">
      <w:pPr>
        <w:pStyle w:val="BodyText"/>
      </w:pPr>
      <w:r>
        <w:t>In addition, RAN2 can further discuss whether a profile maps to releases or features/feature group. In our view, it is better to map a profile to features or feature group. In this way, the mechanism will not only address the coexistence issue due to introduction of SL DRX in Rel-17, but also address the coexistence issues in future releases due to introduction of any new feature. This gives better potential to avoid compatibility issues in future.</w:t>
      </w:r>
    </w:p>
    <w:p w14:paraId="091B6C40" w14:textId="1897263B" w:rsidR="0065200B" w:rsidRPr="009B40D8" w:rsidRDefault="0065200B" w:rsidP="0065200B">
      <w:pPr>
        <w:pStyle w:val="Proposal"/>
        <w:tabs>
          <w:tab w:val="left" w:pos="1304"/>
        </w:tabs>
        <w:suppressAutoHyphens/>
        <w:overflowPunct w:val="0"/>
        <w:autoSpaceDE w:val="0"/>
        <w:autoSpaceDN w:val="0"/>
        <w:spacing w:before="0"/>
        <w:textAlignment w:val="baseline"/>
      </w:pPr>
      <w:bookmarkStart w:id="65" w:name="_Toc85716471"/>
      <w:r>
        <w:t>A TX profile is mapped to 3GPP features/feature group</w:t>
      </w:r>
      <w:r>
        <w:rPr>
          <w:rFonts w:cs="Arial"/>
        </w:rPr>
        <w:t>.</w:t>
      </w:r>
      <w:bookmarkEnd w:id="65"/>
      <w:r w:rsidRPr="004150E2">
        <w:rPr>
          <w:rFonts w:cs="Arial"/>
        </w:rPr>
        <w:t xml:space="preserve"> </w:t>
      </w:r>
    </w:p>
    <w:p w14:paraId="43A3E56B" w14:textId="44135054" w:rsidR="0065200B" w:rsidRPr="009B40D8" w:rsidRDefault="0065200B" w:rsidP="0065200B">
      <w:pPr>
        <w:pStyle w:val="Proposal"/>
        <w:tabs>
          <w:tab w:val="left" w:pos="1304"/>
        </w:tabs>
        <w:suppressAutoHyphens/>
        <w:overflowPunct w:val="0"/>
        <w:autoSpaceDE w:val="0"/>
        <w:autoSpaceDN w:val="0"/>
        <w:spacing w:before="0"/>
        <w:textAlignment w:val="baseline"/>
      </w:pPr>
      <w:bookmarkStart w:id="66" w:name="_Toc85716472"/>
      <w:r>
        <w:t>Whether a TX profile is mapped to a service type and/or a L2 ID is up to SA2</w:t>
      </w:r>
      <w:r>
        <w:rPr>
          <w:rFonts w:cs="Arial"/>
        </w:rPr>
        <w:t>.</w:t>
      </w:r>
      <w:bookmarkEnd w:id="66"/>
      <w:r w:rsidRPr="004150E2">
        <w:rPr>
          <w:rFonts w:cs="Arial"/>
        </w:rPr>
        <w:t xml:space="preserve"> </w:t>
      </w:r>
    </w:p>
    <w:p w14:paraId="46CBB53C" w14:textId="77777777" w:rsidR="009B40D8" w:rsidRDefault="009B40D8" w:rsidP="009B40D8">
      <w:pPr>
        <w:pStyle w:val="BodyText"/>
        <w:rPr>
          <w:rFonts w:cs="Arial"/>
        </w:rPr>
      </w:pPr>
    </w:p>
    <w:p w14:paraId="0FF4A334" w14:textId="77777777" w:rsidR="009B40D8" w:rsidRPr="003C31D3" w:rsidRDefault="009B40D8" w:rsidP="009B40D8">
      <w:pPr>
        <w:pStyle w:val="BodyText"/>
        <w:rPr>
          <w:b/>
          <w:bCs/>
        </w:rPr>
      </w:pPr>
      <w:r w:rsidRPr="00676537">
        <w:rPr>
          <w:b/>
          <w:bCs/>
        </w:rPr>
        <w:t xml:space="preserve">Issue </w:t>
      </w:r>
      <w:r>
        <w:rPr>
          <w:b/>
          <w:bCs/>
        </w:rPr>
        <w:t>2</w:t>
      </w:r>
      <w:r>
        <w:t xml:space="preserve">: </w:t>
      </w:r>
      <w:r>
        <w:rPr>
          <w:b/>
          <w:bCs/>
        </w:rPr>
        <w:t>Renaming of TX profile</w:t>
      </w:r>
    </w:p>
    <w:p w14:paraId="3725C4A7" w14:textId="77777777" w:rsidR="009B40D8" w:rsidRDefault="009B40D8" w:rsidP="009B40D8">
      <w:pPr>
        <w:pStyle w:val="BodyText"/>
        <w:rPr>
          <w:rFonts w:cs="Arial"/>
        </w:rPr>
      </w:pPr>
    </w:p>
    <w:p w14:paraId="3EF60E70" w14:textId="2E8AD71E" w:rsidR="009B40D8" w:rsidRDefault="009B40D8" w:rsidP="009B40D8">
      <w:pPr>
        <w:pStyle w:val="BodyText"/>
        <w:rPr>
          <w:rFonts w:cs="Arial"/>
        </w:rPr>
      </w:pPr>
      <w:r>
        <w:rPr>
          <w:rFonts w:cs="Arial"/>
        </w:rPr>
        <w:t>Since a profile will be available to both TX UE and RX UEs, the notion of “TX profile” may be not suitable anymore. In this case, RAN2 can further discuss whether to adopt a new term, e.g., “communication profile”.</w:t>
      </w:r>
    </w:p>
    <w:p w14:paraId="0FB579D7" w14:textId="77777777" w:rsidR="0065200B" w:rsidRPr="00113329" w:rsidRDefault="0065200B" w:rsidP="0065200B">
      <w:pPr>
        <w:pStyle w:val="Proposal"/>
      </w:pPr>
      <w:bookmarkStart w:id="67" w:name="_Toc85716473"/>
      <w:r>
        <w:t>RAN2 to adopt a new term e.g., “communication profile” to replace the term “TX profile”</w:t>
      </w:r>
      <w:bookmarkEnd w:id="67"/>
    </w:p>
    <w:p w14:paraId="64E51FCC" w14:textId="77777777" w:rsidR="009B40D8" w:rsidRPr="00A85273" w:rsidRDefault="009B40D8" w:rsidP="009B40D8">
      <w:pPr>
        <w:rPr>
          <w:rFonts w:cs="Arial"/>
          <w:b/>
          <w:bCs/>
          <w:szCs w:val="20"/>
          <w:lang w:val="en-US"/>
        </w:rPr>
      </w:pPr>
      <w:r w:rsidRPr="00A85273">
        <w:rPr>
          <w:rFonts w:cs="Arial"/>
          <w:b/>
          <w:bCs/>
          <w:szCs w:val="20"/>
          <w:lang w:val="en-US"/>
        </w:rPr>
        <w:t>Issue 3: multiplexing rules</w:t>
      </w:r>
    </w:p>
    <w:p w14:paraId="4501D1B7" w14:textId="77777777" w:rsidR="009B40D8" w:rsidRPr="0065200B" w:rsidRDefault="009B40D8" w:rsidP="009B40D8">
      <w:pPr>
        <w:rPr>
          <w:lang w:val="en-US"/>
        </w:rPr>
      </w:pPr>
    </w:p>
    <w:p w14:paraId="71D74167" w14:textId="77777777" w:rsidR="009B40D8" w:rsidRDefault="009B40D8" w:rsidP="009B40D8">
      <w:pPr>
        <w:pStyle w:val="BodyText"/>
      </w:pPr>
      <w:r>
        <w:t xml:space="preserve">In LTE, V2X communication is broadcast at the PHY layer. Each service is associated with one L2 destination ID and potentially one service type, which is in turn mapped to one transmit profile. Two different services always have different L2 destination IDs and may or may not have different service types and corresponding transmit profiles. Since the L2 destination IDs are different, packets from different services are not multiplexed together. Hence there is no problem that a UE may be in a situation to multiplex two packets with different profiles. </w:t>
      </w:r>
    </w:p>
    <w:p w14:paraId="69F50A25" w14:textId="77777777" w:rsidR="009B40D8" w:rsidRDefault="009B40D8" w:rsidP="009B40D8">
      <w:pPr>
        <w:pStyle w:val="BodyText"/>
      </w:pPr>
      <w:r>
        <w:t>In NR SL, packets belonging to different services may still be associated with the same L2 destination ID. Consequently, a UE may have to decide whether/how to multiplex packets with different service types. Therefore, it is necessary to define rules for UE to determine which profile shall be applied in case UE has data with different profiles (</w:t>
      </w:r>
      <w:proofErr w:type="gramStart"/>
      <w:r>
        <w:t>e.g.</w:t>
      </w:r>
      <w:proofErr w:type="gramEnd"/>
      <w:r>
        <w:t xml:space="preserve"> belonging to different services types, etc.) for transmission. Particularly relevant is the problem of multiplexing data with different profiles in a single transport block (TB). The data may correspond to a data from a logical channel (LCH) or from a logical channel group (LCG) and may belong to one service type or traffic type.</w:t>
      </w:r>
      <w:r w:rsidRPr="00953D8B">
        <w:t xml:space="preserve"> </w:t>
      </w:r>
      <w:r>
        <w:t xml:space="preserve">As an example, UE determines which profile to apply according to the service with the highest priority. In other words, the profile associated with the service of the highest priority is selected among all profiles. </w:t>
      </w:r>
    </w:p>
    <w:p w14:paraId="6389003E" w14:textId="77777777" w:rsidR="0065200B" w:rsidRDefault="0065200B" w:rsidP="0065200B">
      <w:pPr>
        <w:pStyle w:val="BodyText"/>
      </w:pPr>
    </w:p>
    <w:p w14:paraId="19DB2CC2" w14:textId="2784A445" w:rsidR="0065200B" w:rsidRPr="009B40D8" w:rsidRDefault="0065200B" w:rsidP="0065200B">
      <w:pPr>
        <w:pStyle w:val="Proposal"/>
        <w:tabs>
          <w:tab w:val="left" w:pos="1304"/>
        </w:tabs>
        <w:suppressAutoHyphens/>
        <w:overflowPunct w:val="0"/>
        <w:autoSpaceDE w:val="0"/>
        <w:autoSpaceDN w:val="0"/>
        <w:spacing w:before="0"/>
        <w:textAlignment w:val="baseline"/>
      </w:pPr>
      <w:bookmarkStart w:id="68" w:name="_Toc85716474"/>
      <w:r>
        <w:t>Define rules for UE to determine which profile shall be applied in case UE has data with different profiles (e.g., belonging to different services types, etc.) for transmission, e.g., select the profile according to the service with the highest priority</w:t>
      </w:r>
      <w:r>
        <w:rPr>
          <w:rFonts w:cs="Arial"/>
        </w:rPr>
        <w:t>.</w:t>
      </w:r>
      <w:bookmarkEnd w:id="68"/>
      <w:r w:rsidRPr="004150E2">
        <w:rPr>
          <w:rFonts w:cs="Arial"/>
        </w:rPr>
        <w:t xml:space="preserve"> </w:t>
      </w:r>
    </w:p>
    <w:p w14:paraId="24962FF3" w14:textId="77777777" w:rsidR="009B40D8" w:rsidRDefault="009B40D8" w:rsidP="009B40D8">
      <w:pPr>
        <w:pStyle w:val="BodyText"/>
      </w:pPr>
    </w:p>
    <w:p w14:paraId="30BA327A" w14:textId="5F0601C5" w:rsidR="009B40D8" w:rsidRPr="003C31D3" w:rsidRDefault="009B40D8" w:rsidP="009B40D8">
      <w:pPr>
        <w:pStyle w:val="BodyText"/>
        <w:rPr>
          <w:b/>
          <w:bCs/>
        </w:rPr>
      </w:pPr>
      <w:r w:rsidRPr="00676537">
        <w:rPr>
          <w:b/>
          <w:bCs/>
        </w:rPr>
        <w:t xml:space="preserve">Issue </w:t>
      </w:r>
      <w:r>
        <w:rPr>
          <w:b/>
          <w:bCs/>
        </w:rPr>
        <w:t>4</w:t>
      </w:r>
      <w:r>
        <w:t xml:space="preserve">: </w:t>
      </w:r>
      <w:r w:rsidRPr="003C31D3">
        <w:rPr>
          <w:b/>
          <w:bCs/>
        </w:rPr>
        <w:t>the need to disable SL DRX upon arrival of a new service which doesn’t support SL DRX</w:t>
      </w:r>
    </w:p>
    <w:p w14:paraId="722F4ACF" w14:textId="77777777" w:rsidR="009B40D8" w:rsidRDefault="009B40D8" w:rsidP="009B40D8">
      <w:pPr>
        <w:pStyle w:val="BodyText"/>
      </w:pPr>
      <w:r>
        <w:t xml:space="preserve">In RAN2#115-e, RAN2 has made the following agreement regarding how a RX UE determines whether SL DRX can be applied in case there are multiple interested services or L2 IDs which are associated with one or multiple TX profiles. </w:t>
      </w:r>
    </w:p>
    <w:p w14:paraId="1B55D4E6" w14:textId="77777777" w:rsidR="009B40D8" w:rsidRPr="00D53DC3" w:rsidRDefault="009B40D8" w:rsidP="009B40D8">
      <w:pPr>
        <w:rPr>
          <w:rFonts w:cs="Arial"/>
          <w:i/>
          <w:iCs/>
          <w:sz w:val="18"/>
          <w:szCs w:val="18"/>
        </w:rPr>
      </w:pPr>
      <w:r w:rsidRPr="00D53DC3">
        <w:rPr>
          <w:rFonts w:cs="Arial"/>
          <w:i/>
          <w:iCs/>
          <w:sz w:val="18"/>
          <w:szCs w:val="18"/>
        </w:rPr>
        <w:t xml:space="preserve">For GC/BC only communication, a Rel-17 RX UE determines SL DRX is used if all service types/L2 ids of interest have an associated TX profile corresponding to support of SL DRX. </w:t>
      </w:r>
    </w:p>
    <w:p w14:paraId="46D52C09" w14:textId="77777777" w:rsidR="009B40D8" w:rsidRDefault="009B40D8" w:rsidP="009B40D8">
      <w:pPr>
        <w:pStyle w:val="BodyText"/>
        <w:rPr>
          <w:lang w:val="en-US"/>
        </w:rPr>
      </w:pPr>
    </w:p>
    <w:p w14:paraId="7B071CBF" w14:textId="77777777" w:rsidR="009B40D8" w:rsidRDefault="009B40D8" w:rsidP="009B40D8">
      <w:pPr>
        <w:pStyle w:val="BodyText"/>
        <w:rPr>
          <w:rFonts w:cs="Arial"/>
        </w:rPr>
      </w:pPr>
      <w:r>
        <w:rPr>
          <w:lang w:val="en-US"/>
        </w:rPr>
        <w:t xml:space="preserve">According to the above agreement, </w:t>
      </w:r>
      <w:r>
        <w:rPr>
          <w:rFonts w:cs="Arial"/>
        </w:rPr>
        <w:t>a</w:t>
      </w:r>
      <w:r w:rsidRPr="0035322C">
        <w:rPr>
          <w:rFonts w:cs="Arial"/>
        </w:rPr>
        <w:t xml:space="preserve"> UE may only </w:t>
      </w:r>
      <w:r>
        <w:rPr>
          <w:rFonts w:cs="Arial"/>
        </w:rPr>
        <w:t>apply</w:t>
      </w:r>
      <w:r w:rsidRPr="0035322C">
        <w:rPr>
          <w:rFonts w:cs="Arial"/>
        </w:rPr>
        <w:t xml:space="preserve"> </w:t>
      </w:r>
      <w:r>
        <w:rPr>
          <w:rFonts w:cs="Arial"/>
        </w:rPr>
        <w:t xml:space="preserve">a feature (e.g., </w:t>
      </w:r>
      <w:r w:rsidRPr="0035322C">
        <w:rPr>
          <w:rFonts w:cs="Arial"/>
        </w:rPr>
        <w:t>SL DRX</w:t>
      </w:r>
      <w:r>
        <w:rPr>
          <w:rFonts w:cs="Arial"/>
        </w:rPr>
        <w:t>)</w:t>
      </w:r>
      <w:r w:rsidRPr="0035322C">
        <w:rPr>
          <w:rFonts w:cs="Arial"/>
        </w:rPr>
        <w:t xml:space="preserve"> from a receiver point of view if the transmission profiles of all the service types include </w:t>
      </w:r>
      <w:r>
        <w:rPr>
          <w:rFonts w:cs="Arial"/>
        </w:rPr>
        <w:t xml:space="preserve">the feature (e.g., </w:t>
      </w:r>
      <w:r w:rsidRPr="0035322C">
        <w:rPr>
          <w:rFonts w:cs="Arial"/>
        </w:rPr>
        <w:t>SL DRX</w:t>
      </w:r>
      <w:r>
        <w:rPr>
          <w:rFonts w:cs="Arial"/>
        </w:rPr>
        <w:t>)</w:t>
      </w:r>
      <w:r w:rsidRPr="0035322C">
        <w:rPr>
          <w:rFonts w:cs="Arial"/>
        </w:rPr>
        <w:t xml:space="preserve"> as a supported feature</w:t>
      </w:r>
      <w:r>
        <w:rPr>
          <w:rFonts w:cs="Arial"/>
        </w:rPr>
        <w:t>.</w:t>
      </w:r>
    </w:p>
    <w:p w14:paraId="5AE6D687" w14:textId="77777777" w:rsidR="009B40D8" w:rsidRPr="00A2025B" w:rsidRDefault="009B40D8" w:rsidP="009B40D8">
      <w:pPr>
        <w:rPr>
          <w:rFonts w:cs="Arial"/>
          <w:lang w:val="en-US"/>
        </w:rPr>
      </w:pPr>
      <w:r w:rsidRPr="00A2025B">
        <w:rPr>
          <w:rFonts w:cs="Arial"/>
          <w:lang w:val="en-US"/>
        </w:rPr>
        <w:t>There is a remaining issue which has not been addressed. In case a UE has a new service type</w:t>
      </w:r>
      <w:r>
        <w:rPr>
          <w:rFonts w:cs="Arial"/>
          <w:lang w:val="en-US"/>
        </w:rPr>
        <w:t xml:space="preserve"> (or associated with a new L2 ID)</w:t>
      </w:r>
      <w:r w:rsidRPr="00A2025B">
        <w:rPr>
          <w:rFonts w:cs="Arial"/>
          <w:lang w:val="en-US"/>
        </w:rPr>
        <w:t xml:space="preserve"> for reception, the TX profile associated with the new service may have different mapping to a specific feature compared to the TX profiles which the UE is already applying. This would affect applicability of the feature. </w:t>
      </w:r>
    </w:p>
    <w:p w14:paraId="64C0DEB8" w14:textId="39D51483" w:rsidR="009B40D8" w:rsidRDefault="009B40D8" w:rsidP="009B40D8">
      <w:pPr>
        <w:rPr>
          <w:rFonts w:cs="Arial"/>
          <w:lang w:val="en-US"/>
        </w:rPr>
      </w:pPr>
      <w:r w:rsidRPr="00A2025B">
        <w:rPr>
          <w:rFonts w:cs="Arial"/>
          <w:lang w:val="en-US"/>
        </w:rPr>
        <w:t xml:space="preserve">In an example, from a receiver point of view, the UE </w:t>
      </w:r>
      <w:proofErr w:type="gramStart"/>
      <w:r w:rsidRPr="00A2025B">
        <w:rPr>
          <w:rFonts w:cs="Arial"/>
          <w:lang w:val="en-US"/>
        </w:rPr>
        <w:t>is allowed to</w:t>
      </w:r>
      <w:proofErr w:type="gramEnd"/>
      <w:r w:rsidRPr="00A2025B">
        <w:rPr>
          <w:rFonts w:cs="Arial"/>
          <w:lang w:val="en-US"/>
        </w:rPr>
        <w:t xml:space="preserve"> apply SL DRX by the existing TX profiles, while the new TX profile doesn’t allow the UE to apply SL DRX. In this case, the UE needs stopping SL DRX</w:t>
      </w:r>
      <w:r>
        <w:rPr>
          <w:rFonts w:cs="Arial"/>
          <w:lang w:val="en-US"/>
        </w:rPr>
        <w:t xml:space="preserve"> otherwise the new service will be negatively affected by SL DRX</w:t>
      </w:r>
      <w:r w:rsidRPr="00A2025B">
        <w:rPr>
          <w:rFonts w:cs="Arial"/>
          <w:lang w:val="en-US"/>
        </w:rPr>
        <w:t xml:space="preserve">.  </w:t>
      </w:r>
    </w:p>
    <w:p w14:paraId="6D7EAD9C" w14:textId="3C373E0A" w:rsidR="00EC34AB" w:rsidRDefault="00EC34AB" w:rsidP="00EC34AB">
      <w:pPr>
        <w:pStyle w:val="Observation"/>
      </w:pPr>
      <w:bookmarkStart w:id="69" w:name="_Toc85716541"/>
      <w:r>
        <w:t>An issue is remaining to be addressed, i.e., how a RX UE behaves in case the TX profile of a new service doesn’t allow SL DRX to be applied while TX profiles of existing services allow the UE to apply SL DRX</w:t>
      </w:r>
      <w:r>
        <w:rPr>
          <w:lang w:val="en-US"/>
        </w:rPr>
        <w:t>.</w:t>
      </w:r>
      <w:bookmarkEnd w:id="69"/>
      <w:r>
        <w:rPr>
          <w:lang w:val="en-US"/>
        </w:rPr>
        <w:t xml:space="preserve"> </w:t>
      </w:r>
    </w:p>
    <w:p w14:paraId="562D2557" w14:textId="3B97CE43" w:rsidR="009B40D8" w:rsidRPr="00AB33A0" w:rsidRDefault="009B40D8" w:rsidP="001F4780">
      <w:pPr>
        <w:pStyle w:val="Observation"/>
        <w:numPr>
          <w:ilvl w:val="0"/>
          <w:numId w:val="0"/>
        </w:numPr>
        <w:overflowPunct w:val="0"/>
        <w:autoSpaceDE w:val="0"/>
        <w:autoSpaceDN w:val="0"/>
        <w:adjustRightInd w:val="0"/>
        <w:spacing w:before="0"/>
        <w:textAlignment w:val="baseline"/>
      </w:pPr>
    </w:p>
    <w:p w14:paraId="1CFE550C" w14:textId="07B15786" w:rsidR="009B40D8" w:rsidRDefault="009B40D8" w:rsidP="009B40D8">
      <w:pPr>
        <w:rPr>
          <w:rFonts w:cs="Arial"/>
          <w:szCs w:val="20"/>
        </w:rPr>
      </w:pPr>
      <w:r>
        <w:rPr>
          <w:rFonts w:cs="Arial"/>
          <w:szCs w:val="20"/>
        </w:rPr>
        <w:t>The most reasonable option for the RX UE is to disable SL DRX upon detection of the new service (or associated with a new L2 ID).</w:t>
      </w:r>
    </w:p>
    <w:p w14:paraId="342F46B0" w14:textId="77777777" w:rsidR="004D3FEE" w:rsidRDefault="004D3FEE" w:rsidP="004D3FEE">
      <w:pPr>
        <w:pStyle w:val="BodyText"/>
      </w:pPr>
    </w:p>
    <w:p w14:paraId="14B796D8" w14:textId="26B71B00" w:rsidR="004D3FEE" w:rsidRPr="009B40D8" w:rsidRDefault="004D3FEE" w:rsidP="004D3FEE">
      <w:pPr>
        <w:pStyle w:val="Proposal"/>
        <w:tabs>
          <w:tab w:val="left" w:pos="1304"/>
        </w:tabs>
        <w:suppressAutoHyphens/>
        <w:overflowPunct w:val="0"/>
        <w:autoSpaceDE w:val="0"/>
        <w:autoSpaceDN w:val="0"/>
        <w:spacing w:before="0"/>
        <w:textAlignment w:val="baseline"/>
      </w:pPr>
      <w:bookmarkStart w:id="70" w:name="_Toc85716475"/>
      <w:r>
        <w:rPr>
          <w:rFonts w:cs="Arial"/>
        </w:rPr>
        <w:t>A</w:t>
      </w:r>
      <w:r w:rsidRPr="00F01642">
        <w:rPr>
          <w:rFonts w:cs="Arial"/>
        </w:rPr>
        <w:t xml:space="preserve"> RX UE </w:t>
      </w:r>
      <w:r>
        <w:rPr>
          <w:rFonts w:cs="Arial"/>
        </w:rPr>
        <w:t xml:space="preserve">may </w:t>
      </w:r>
      <w:r w:rsidRPr="00F01642">
        <w:rPr>
          <w:rFonts w:cs="Arial"/>
        </w:rPr>
        <w:t xml:space="preserve">determine SL DRX </w:t>
      </w:r>
      <w:r>
        <w:rPr>
          <w:rFonts w:cs="Arial"/>
        </w:rPr>
        <w:t xml:space="preserve">to be disabled </w:t>
      </w:r>
      <w:r>
        <w:t>when a new service becomes available, and the TX profile of the new service doesn’t allow SL DRX to be applied</w:t>
      </w:r>
      <w:r>
        <w:rPr>
          <w:rFonts w:cs="Arial"/>
        </w:rPr>
        <w:t>.</w:t>
      </w:r>
      <w:bookmarkEnd w:id="70"/>
      <w:r w:rsidRPr="004150E2">
        <w:rPr>
          <w:rFonts w:cs="Arial"/>
        </w:rPr>
        <w:t xml:space="preserve"> </w:t>
      </w:r>
    </w:p>
    <w:p w14:paraId="0B1E5383" w14:textId="77777777" w:rsidR="009B40D8" w:rsidRDefault="009B40D8" w:rsidP="009B40D8">
      <w:pPr>
        <w:rPr>
          <w:rFonts w:cs="Arial"/>
          <w:szCs w:val="20"/>
        </w:rPr>
      </w:pPr>
    </w:p>
    <w:p w14:paraId="25767373" w14:textId="2A9E8D4B" w:rsidR="009B40D8" w:rsidRDefault="009B40D8" w:rsidP="009B40D8">
      <w:pPr>
        <w:rPr>
          <w:rFonts w:cs="Arial"/>
          <w:szCs w:val="20"/>
        </w:rPr>
      </w:pPr>
      <w:r>
        <w:rPr>
          <w:rFonts w:cs="Arial"/>
          <w:szCs w:val="20"/>
        </w:rPr>
        <w:t xml:space="preserve">Meanwhile, the UE may also inform UEs of which are connected to the UE via PC5 connections, and the gNB if the UE is in RRC CONNECTED. </w:t>
      </w:r>
    </w:p>
    <w:p w14:paraId="391EA3B9" w14:textId="77777777" w:rsidR="004D3FEE" w:rsidRDefault="004D3FEE" w:rsidP="004D3FEE">
      <w:pPr>
        <w:pStyle w:val="BodyText"/>
      </w:pPr>
    </w:p>
    <w:p w14:paraId="677BC5D9" w14:textId="4844DB91" w:rsidR="004D3FEE" w:rsidRPr="009B40D8" w:rsidRDefault="004D3FEE" w:rsidP="004D3FEE">
      <w:pPr>
        <w:pStyle w:val="Proposal"/>
        <w:tabs>
          <w:tab w:val="left" w:pos="1304"/>
        </w:tabs>
        <w:suppressAutoHyphens/>
        <w:overflowPunct w:val="0"/>
        <w:autoSpaceDE w:val="0"/>
        <w:autoSpaceDN w:val="0"/>
        <w:spacing w:before="0"/>
        <w:textAlignment w:val="baseline"/>
      </w:pPr>
      <w:bookmarkStart w:id="71" w:name="_Toc85716477"/>
      <w:r>
        <w:rPr>
          <w:rFonts w:cs="Arial"/>
        </w:rPr>
        <w:t xml:space="preserve">Upon arrival of a new service whose TX profile doesn’t allow SL DRX to be applied, </w:t>
      </w:r>
      <w:r w:rsidRPr="00F01642">
        <w:rPr>
          <w:rFonts w:cs="Arial"/>
        </w:rPr>
        <w:t xml:space="preserve">UE </w:t>
      </w:r>
      <w:r>
        <w:rPr>
          <w:rFonts w:cs="Arial"/>
        </w:rPr>
        <w:t>may inform this to its neighbour UEs which have unicast connections to the UE and the gNB if the UE is in RRC CONNECTED.</w:t>
      </w:r>
      <w:bookmarkEnd w:id="71"/>
      <w:r w:rsidRPr="004150E2">
        <w:rPr>
          <w:rFonts w:cs="Arial"/>
        </w:rPr>
        <w:t xml:space="preserve"> </w:t>
      </w:r>
    </w:p>
    <w:p w14:paraId="1F211536" w14:textId="77777777" w:rsidR="00DD3FC7" w:rsidRPr="00CE0424" w:rsidRDefault="00DD3FC7" w:rsidP="00DD3FC7">
      <w:pPr>
        <w:pStyle w:val="Heading1"/>
      </w:pPr>
      <w:r w:rsidRPr="00CE0424">
        <w:t>Conclusion</w:t>
      </w:r>
    </w:p>
    <w:p w14:paraId="53377E86" w14:textId="77777777" w:rsidR="00DD3FC7" w:rsidRDefault="00DD3FC7" w:rsidP="00DD3FC7">
      <w:pPr>
        <w:pStyle w:val="BodyText"/>
        <w:rPr>
          <w:b/>
          <w:bCs/>
        </w:rPr>
      </w:pPr>
      <w:r>
        <w:t>In the previous sections</w:t>
      </w:r>
      <w:r w:rsidRPr="00CE0424">
        <w:t xml:space="preserve"> we </w:t>
      </w:r>
      <w:r>
        <w:t>made the following observations</w:t>
      </w:r>
      <w:r w:rsidRPr="00CE0424">
        <w:t>:</w:t>
      </w:r>
      <w:r>
        <w:rPr>
          <w:b/>
          <w:bCs/>
        </w:rPr>
        <w:t xml:space="preserve"> </w:t>
      </w:r>
    </w:p>
    <w:p w14:paraId="0849AC97" w14:textId="2C107D73" w:rsidR="001F4780" w:rsidRDefault="00DD3FC7">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85716537" w:history="1">
        <w:r w:rsidR="001F4780" w:rsidRPr="005C79D7">
          <w:rPr>
            <w:rStyle w:val="Hyperlink"/>
            <w:noProof/>
          </w:rPr>
          <w:t>Observation 1</w:t>
        </w:r>
        <w:r w:rsidR="001F4780">
          <w:rPr>
            <w:rFonts w:asciiTheme="minorHAnsi" w:eastAsiaTheme="minorEastAsia" w:hAnsiTheme="minorHAnsi" w:cstheme="minorBidi"/>
            <w:b w:val="0"/>
            <w:noProof/>
            <w:sz w:val="22"/>
            <w:szCs w:val="22"/>
            <w:lang w:val="sv-SE"/>
          </w:rPr>
          <w:tab/>
        </w:r>
        <w:r w:rsidR="001F4780" w:rsidRPr="005C79D7">
          <w:rPr>
            <w:rStyle w:val="Hyperlink"/>
            <w:rFonts w:eastAsia="SimSun"/>
            <w:noProof/>
            <w:spacing w:val="2"/>
            <w:lang w:val="en-US" w:eastAsia="en-US"/>
          </w:rPr>
          <w:t>For the same service on both directions</w:t>
        </w:r>
        <w:r w:rsidR="001F4780" w:rsidRPr="005C79D7">
          <w:rPr>
            <w:rStyle w:val="Hyperlink"/>
            <w:noProof/>
            <w:lang w:val="en-US"/>
          </w:rPr>
          <w:t>, it is beneficial to apply a common DRX configuration per both directions since this reduces operational complexity and power consumption.</w:t>
        </w:r>
      </w:hyperlink>
    </w:p>
    <w:p w14:paraId="0D6ED49B" w14:textId="7490A363" w:rsidR="001F4780" w:rsidRDefault="001F4780">
      <w:pPr>
        <w:pStyle w:val="TableofFigures"/>
        <w:tabs>
          <w:tab w:val="right" w:leader="dot" w:pos="9629"/>
        </w:tabs>
        <w:rPr>
          <w:rFonts w:asciiTheme="minorHAnsi" w:eastAsiaTheme="minorEastAsia" w:hAnsiTheme="minorHAnsi" w:cstheme="minorBidi"/>
          <w:b w:val="0"/>
          <w:noProof/>
          <w:sz w:val="22"/>
          <w:szCs w:val="22"/>
          <w:lang w:val="sv-SE"/>
        </w:rPr>
      </w:pPr>
      <w:hyperlink w:anchor="_Toc85716538" w:history="1">
        <w:r w:rsidRPr="005C79D7">
          <w:rPr>
            <w:rStyle w:val="Hyperlink"/>
            <w:noProof/>
          </w:rPr>
          <w:t>Observation 2</w:t>
        </w:r>
        <w:r>
          <w:rPr>
            <w:rFonts w:asciiTheme="minorHAnsi" w:eastAsiaTheme="minorEastAsia" w:hAnsiTheme="minorHAnsi" w:cstheme="minorBidi"/>
            <w:b w:val="0"/>
            <w:noProof/>
            <w:sz w:val="22"/>
            <w:szCs w:val="22"/>
            <w:lang w:val="sv-SE"/>
          </w:rPr>
          <w:tab/>
        </w:r>
        <w:r w:rsidRPr="005C79D7">
          <w:rPr>
            <w:rStyle w:val="Hyperlink"/>
            <w:rFonts w:eastAsia="SimSun"/>
            <w:noProof/>
            <w:spacing w:val="2"/>
            <w:lang w:val="en-US" w:eastAsia="en-US"/>
          </w:rPr>
          <w:t>If different services are being employed on different directions</w:t>
        </w:r>
        <w:r w:rsidRPr="005C79D7">
          <w:rPr>
            <w:rStyle w:val="Hyperlink"/>
            <w:noProof/>
            <w:lang w:val="en-US"/>
          </w:rPr>
          <w:t xml:space="preserve">, it is beneficial to apply DRX configuration per direction since </w:t>
        </w:r>
        <w:r w:rsidRPr="005C79D7">
          <w:rPr>
            <w:rStyle w:val="Hyperlink"/>
            <w:rFonts w:eastAsia="SimSun"/>
            <w:noProof/>
            <w:spacing w:val="2"/>
            <w:lang w:val="en-US" w:eastAsia="en-US"/>
          </w:rPr>
          <w:t>different direction may have different power saving requirements</w:t>
        </w:r>
        <w:r w:rsidRPr="005C79D7">
          <w:rPr>
            <w:rStyle w:val="Hyperlink"/>
            <w:noProof/>
            <w:lang w:val="en-US"/>
          </w:rPr>
          <w:t>.</w:t>
        </w:r>
      </w:hyperlink>
    </w:p>
    <w:p w14:paraId="6FDF02AE" w14:textId="7E823778" w:rsidR="001F4780" w:rsidRDefault="001F4780">
      <w:pPr>
        <w:pStyle w:val="TableofFigures"/>
        <w:tabs>
          <w:tab w:val="right" w:leader="dot" w:pos="9629"/>
        </w:tabs>
        <w:rPr>
          <w:rFonts w:asciiTheme="minorHAnsi" w:eastAsiaTheme="minorEastAsia" w:hAnsiTheme="minorHAnsi" w:cstheme="minorBidi"/>
          <w:b w:val="0"/>
          <w:noProof/>
          <w:sz w:val="22"/>
          <w:szCs w:val="22"/>
          <w:lang w:val="sv-SE"/>
        </w:rPr>
      </w:pPr>
      <w:hyperlink w:anchor="_Toc85716539" w:history="1">
        <w:r w:rsidRPr="005C79D7">
          <w:rPr>
            <w:rStyle w:val="Hyperlink"/>
            <w:noProof/>
          </w:rPr>
          <w:t>Observation 3</w:t>
        </w:r>
        <w:r>
          <w:rPr>
            <w:rFonts w:asciiTheme="minorHAnsi" w:eastAsiaTheme="minorEastAsia" w:hAnsiTheme="minorHAnsi" w:cstheme="minorBidi"/>
            <w:b w:val="0"/>
            <w:noProof/>
            <w:sz w:val="22"/>
            <w:szCs w:val="22"/>
            <w:lang w:val="sv-SE"/>
          </w:rPr>
          <w:tab/>
        </w:r>
        <w:r w:rsidRPr="005C79D7">
          <w:rPr>
            <w:rStyle w:val="Hyperlink"/>
            <w:noProof/>
          </w:rPr>
          <w:t>To minimize standardization efforts, it is beneficial to extend the existing framework of transmission profile to address the coexistence issue</w:t>
        </w:r>
        <w:r w:rsidRPr="005C79D7">
          <w:rPr>
            <w:rStyle w:val="Hyperlink"/>
            <w:noProof/>
            <w:lang w:val="en-US"/>
          </w:rPr>
          <w:t>.</w:t>
        </w:r>
      </w:hyperlink>
    </w:p>
    <w:p w14:paraId="5976B087" w14:textId="0D674ECB" w:rsidR="001F4780" w:rsidRDefault="001F4780">
      <w:pPr>
        <w:pStyle w:val="TableofFigures"/>
        <w:tabs>
          <w:tab w:val="right" w:leader="dot" w:pos="9629"/>
        </w:tabs>
        <w:rPr>
          <w:rFonts w:asciiTheme="minorHAnsi" w:eastAsiaTheme="minorEastAsia" w:hAnsiTheme="minorHAnsi" w:cstheme="minorBidi"/>
          <w:b w:val="0"/>
          <w:noProof/>
          <w:sz w:val="22"/>
          <w:szCs w:val="22"/>
          <w:lang w:val="sv-SE"/>
        </w:rPr>
      </w:pPr>
      <w:hyperlink w:anchor="_Toc85716541" w:history="1">
        <w:r w:rsidRPr="005C79D7">
          <w:rPr>
            <w:rStyle w:val="Hyperlink"/>
            <w:noProof/>
          </w:rPr>
          <w:t>Observation 4</w:t>
        </w:r>
        <w:r>
          <w:rPr>
            <w:rFonts w:asciiTheme="minorHAnsi" w:eastAsiaTheme="minorEastAsia" w:hAnsiTheme="minorHAnsi" w:cstheme="minorBidi"/>
            <w:b w:val="0"/>
            <w:noProof/>
            <w:sz w:val="22"/>
            <w:szCs w:val="22"/>
            <w:lang w:val="sv-SE"/>
          </w:rPr>
          <w:tab/>
        </w:r>
        <w:r w:rsidRPr="005C79D7">
          <w:rPr>
            <w:rStyle w:val="Hyperlink"/>
            <w:noProof/>
          </w:rPr>
          <w:t>An issue is remaining to be addressed, i.e., how a RX UE behaves in case the TX profile of a new service doesn’t allow SL DRX to be applied while TX profiles of existing services allow the UE to apply SL DRX</w:t>
        </w:r>
        <w:r w:rsidRPr="005C79D7">
          <w:rPr>
            <w:rStyle w:val="Hyperlink"/>
            <w:noProof/>
            <w:lang w:val="en-US"/>
          </w:rPr>
          <w:t>.</w:t>
        </w:r>
      </w:hyperlink>
    </w:p>
    <w:p w14:paraId="3C9AD959" w14:textId="49F2E62D" w:rsidR="00DD3FC7" w:rsidRDefault="00DD3FC7" w:rsidP="00DD3FC7">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AAE6807" w14:textId="2161DA71" w:rsidR="00EC34AB" w:rsidRDefault="00DD3FC7">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16430" w:history="1">
        <w:r w:rsidR="00EC34AB" w:rsidRPr="005736D9">
          <w:rPr>
            <w:rStyle w:val="Hyperlink"/>
            <w:noProof/>
          </w:rPr>
          <w:t>Proposal 1</w:t>
        </w:r>
        <w:r w:rsidR="00EC34AB">
          <w:rPr>
            <w:rFonts w:asciiTheme="minorHAnsi" w:eastAsiaTheme="minorEastAsia" w:hAnsiTheme="minorHAnsi" w:cstheme="minorBidi"/>
            <w:b w:val="0"/>
            <w:noProof/>
            <w:sz w:val="22"/>
            <w:szCs w:val="22"/>
            <w:lang w:val="sv-SE"/>
          </w:rPr>
          <w:tab/>
        </w:r>
        <w:r w:rsidR="00EC34AB" w:rsidRPr="005736D9">
          <w:rPr>
            <w:rStyle w:val="Hyperlink"/>
            <w:noProof/>
          </w:rPr>
          <w:t>Support DRX operation for both directions in addition to per-direction DRX operation.</w:t>
        </w:r>
      </w:hyperlink>
    </w:p>
    <w:p w14:paraId="4FD9A145" w14:textId="7712B58E"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31" w:history="1">
        <w:r w:rsidRPr="005736D9">
          <w:rPr>
            <w:rStyle w:val="Hyperlink"/>
            <w:noProof/>
          </w:rPr>
          <w:t>Proposal 2</w:t>
        </w:r>
        <w:r>
          <w:rPr>
            <w:rFonts w:asciiTheme="minorHAnsi" w:eastAsiaTheme="minorEastAsia" w:hAnsiTheme="minorHAnsi" w:cstheme="minorBidi"/>
            <w:b w:val="0"/>
            <w:noProof/>
            <w:sz w:val="22"/>
            <w:szCs w:val="22"/>
            <w:lang w:val="sv-SE"/>
          </w:rPr>
          <w:tab/>
        </w:r>
        <w:r w:rsidRPr="005736D9">
          <w:rPr>
            <w:rStyle w:val="Hyperlink"/>
            <w:noProof/>
          </w:rPr>
          <w:t>DRX operation option (i.e., DRX operation for both direction or per-direction DRX operation) is configurable.</w:t>
        </w:r>
      </w:hyperlink>
    </w:p>
    <w:p w14:paraId="6B0CADE7" w14:textId="6232A4E4"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32" w:history="1">
        <w:r w:rsidRPr="005736D9">
          <w:rPr>
            <w:rStyle w:val="Hyperlink"/>
            <w:noProof/>
          </w:rPr>
          <w:t>Proposal 3</w:t>
        </w:r>
        <w:r>
          <w:rPr>
            <w:rFonts w:asciiTheme="minorHAnsi" w:eastAsiaTheme="minorEastAsia" w:hAnsiTheme="minorHAnsi" w:cstheme="minorBidi"/>
            <w:b w:val="0"/>
            <w:noProof/>
            <w:sz w:val="22"/>
            <w:szCs w:val="22"/>
            <w:lang w:val="sv-SE"/>
          </w:rPr>
          <w:tab/>
        </w:r>
        <w:r w:rsidRPr="005736D9">
          <w:rPr>
            <w:rStyle w:val="Hyperlink"/>
            <w:noProof/>
          </w:rPr>
          <w:t>The TX UE considers that the RX UE is ok with any DRX configuration if not receiving the assistance information from the Rx UE, i.e., completely relies on the Tx UE to determine its DRX configuration.</w:t>
        </w:r>
      </w:hyperlink>
    </w:p>
    <w:p w14:paraId="60786EF4" w14:textId="51C0263A"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33" w:history="1">
        <w:r w:rsidRPr="005736D9">
          <w:rPr>
            <w:rStyle w:val="Hyperlink"/>
            <w:noProof/>
          </w:rPr>
          <w:t>Proposal 4</w:t>
        </w:r>
        <w:r>
          <w:rPr>
            <w:rFonts w:asciiTheme="minorHAnsi" w:eastAsiaTheme="minorEastAsia" w:hAnsiTheme="minorHAnsi" w:cstheme="minorBidi"/>
            <w:b w:val="0"/>
            <w:noProof/>
            <w:sz w:val="22"/>
            <w:szCs w:val="22"/>
            <w:lang w:val="sv-SE"/>
          </w:rPr>
          <w:tab/>
        </w:r>
        <w:r w:rsidRPr="005736D9">
          <w:rPr>
            <w:rStyle w:val="Hyperlink"/>
            <w:noProof/>
          </w:rPr>
          <w:t>No need to introduce explicit SL DRX assistance information request message.</w:t>
        </w:r>
      </w:hyperlink>
    </w:p>
    <w:p w14:paraId="0745602F" w14:textId="0CFCF6B4"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34" w:history="1">
        <w:r w:rsidRPr="005736D9">
          <w:rPr>
            <w:rStyle w:val="Hyperlink"/>
            <w:noProof/>
          </w:rPr>
          <w:t>Proposal 5</w:t>
        </w:r>
        <w:r>
          <w:rPr>
            <w:rFonts w:asciiTheme="minorHAnsi" w:eastAsiaTheme="minorEastAsia" w:hAnsiTheme="minorHAnsi" w:cstheme="minorBidi"/>
            <w:b w:val="0"/>
            <w:noProof/>
            <w:sz w:val="22"/>
            <w:szCs w:val="22"/>
            <w:lang w:val="sv-SE"/>
          </w:rPr>
          <w:tab/>
        </w:r>
        <w:r w:rsidRPr="005736D9">
          <w:rPr>
            <w:rStyle w:val="Hyperlink"/>
            <w:noProof/>
          </w:rPr>
          <w:t>Up to Rx UE implementation to determine what parameters and their values to be included in the desired SL DRX configuration.</w:t>
        </w:r>
      </w:hyperlink>
    </w:p>
    <w:p w14:paraId="0B87A0E0" w14:textId="5C96BE95"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35" w:history="1">
        <w:r w:rsidRPr="005736D9">
          <w:rPr>
            <w:rStyle w:val="Hyperlink"/>
            <w:noProof/>
          </w:rPr>
          <w:t>Proposal 6</w:t>
        </w:r>
        <w:r>
          <w:rPr>
            <w:rFonts w:asciiTheme="minorHAnsi" w:eastAsiaTheme="minorEastAsia" w:hAnsiTheme="minorHAnsi" w:cstheme="minorBidi"/>
            <w:b w:val="0"/>
            <w:noProof/>
            <w:sz w:val="22"/>
            <w:szCs w:val="22"/>
            <w:lang w:val="sv-SE"/>
          </w:rPr>
          <w:tab/>
        </w:r>
        <w:r w:rsidRPr="005736D9">
          <w:rPr>
            <w:rStyle w:val="Hyperlink"/>
            <w:noProof/>
          </w:rPr>
          <w:t>For unicast, in addition to the desired SL DRX configuration, RAN2 to agree the following additional information to be included in the assistance information</w:t>
        </w:r>
      </w:hyperlink>
    </w:p>
    <w:p w14:paraId="6D3374E2" w14:textId="71CC3A49"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36" w:history="1">
        <w:r w:rsidRPr="005736D9">
          <w:rPr>
            <w:rStyle w:val="Hyperlink"/>
            <w:noProof/>
          </w:rPr>
          <w:t>a.</w:t>
        </w:r>
        <w:r>
          <w:rPr>
            <w:rFonts w:asciiTheme="minorHAnsi" w:eastAsiaTheme="minorEastAsia" w:hAnsiTheme="minorHAnsi" w:cstheme="minorBidi"/>
            <w:b w:val="0"/>
            <w:noProof/>
            <w:sz w:val="22"/>
            <w:szCs w:val="22"/>
            <w:lang w:val="sv-SE"/>
          </w:rPr>
          <w:tab/>
        </w:r>
        <w:r w:rsidRPr="005736D9">
          <w:rPr>
            <w:rStyle w:val="Hyperlink"/>
            <w:noProof/>
          </w:rPr>
          <w:t>RX UE’s Uu DRX configuration if RX UE is in RRC_CONNECTED</w:t>
        </w:r>
      </w:hyperlink>
    </w:p>
    <w:p w14:paraId="6A17F530" w14:textId="63000F0F"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37" w:history="1">
        <w:r w:rsidRPr="005736D9">
          <w:rPr>
            <w:rStyle w:val="Hyperlink"/>
            <w:noProof/>
          </w:rPr>
          <w:t>b.</w:t>
        </w:r>
        <w:r>
          <w:rPr>
            <w:rFonts w:asciiTheme="minorHAnsi" w:eastAsiaTheme="minorEastAsia" w:hAnsiTheme="minorHAnsi" w:cstheme="minorBidi"/>
            <w:b w:val="0"/>
            <w:noProof/>
            <w:sz w:val="22"/>
            <w:szCs w:val="22"/>
            <w:lang w:val="sv-SE"/>
          </w:rPr>
          <w:tab/>
        </w:r>
        <w:r w:rsidRPr="005736D9">
          <w:rPr>
            <w:rStyle w:val="Hyperlink"/>
            <w:noProof/>
          </w:rPr>
          <w:t>RX UE’s QoS parameters (e.g., PQI)</w:t>
        </w:r>
      </w:hyperlink>
    </w:p>
    <w:p w14:paraId="342632A4" w14:textId="25ECD319"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38" w:history="1">
        <w:r w:rsidRPr="005736D9">
          <w:rPr>
            <w:rStyle w:val="Hyperlink"/>
            <w:noProof/>
          </w:rPr>
          <w:t>Proposal 7</w:t>
        </w:r>
        <w:r>
          <w:rPr>
            <w:rFonts w:asciiTheme="minorHAnsi" w:eastAsiaTheme="minorEastAsia" w:hAnsiTheme="minorHAnsi" w:cstheme="minorBidi"/>
            <w:b w:val="0"/>
            <w:noProof/>
            <w:sz w:val="22"/>
            <w:szCs w:val="22"/>
            <w:lang w:val="sv-SE"/>
          </w:rPr>
          <w:tab/>
        </w:r>
        <w:r w:rsidRPr="005736D9">
          <w:rPr>
            <w:rStyle w:val="Hyperlink"/>
            <w:noProof/>
          </w:rPr>
          <w:t xml:space="preserve">RX UE replies </w:t>
        </w:r>
        <w:r w:rsidRPr="005736D9">
          <w:rPr>
            <w:rStyle w:val="Hyperlink"/>
            <w:i/>
            <w:iCs/>
            <w:noProof/>
          </w:rPr>
          <w:t xml:space="preserve">RRCReconfigurationFailureSidelink if </w:t>
        </w:r>
        <w:r w:rsidRPr="005736D9">
          <w:rPr>
            <w:rStyle w:val="Hyperlink"/>
            <w:noProof/>
          </w:rPr>
          <w:t>the SL DRX configuration is rejected, with a new rejection cause included.</w:t>
        </w:r>
      </w:hyperlink>
    </w:p>
    <w:p w14:paraId="38718F40" w14:textId="6F8C146B"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39" w:history="1">
        <w:r w:rsidRPr="005736D9">
          <w:rPr>
            <w:rStyle w:val="Hyperlink"/>
            <w:noProof/>
          </w:rPr>
          <w:t>Proposal 8</w:t>
        </w:r>
        <w:r>
          <w:rPr>
            <w:rFonts w:asciiTheme="minorHAnsi" w:eastAsiaTheme="minorEastAsia" w:hAnsiTheme="minorHAnsi" w:cstheme="minorBidi"/>
            <w:b w:val="0"/>
            <w:noProof/>
            <w:sz w:val="22"/>
            <w:szCs w:val="22"/>
            <w:lang w:val="sv-SE"/>
          </w:rPr>
          <w:tab/>
        </w:r>
        <w:r w:rsidRPr="005736D9">
          <w:rPr>
            <w:rStyle w:val="Hyperlink"/>
            <w:rFonts w:cs="Arial"/>
            <w:noProof/>
          </w:rPr>
          <w:t>In case the RX UE has rejected the SL DRX configuration, the RX UE shall reject the full RRC reconfiguration as in Uu.</w:t>
        </w:r>
      </w:hyperlink>
    </w:p>
    <w:p w14:paraId="779163A3" w14:textId="2B537609"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40" w:history="1">
        <w:r w:rsidRPr="005736D9">
          <w:rPr>
            <w:rStyle w:val="Hyperlink"/>
            <w:noProof/>
          </w:rPr>
          <w:t>Proposal 9</w:t>
        </w:r>
        <w:r>
          <w:rPr>
            <w:rFonts w:asciiTheme="minorHAnsi" w:eastAsiaTheme="minorEastAsia" w:hAnsiTheme="minorHAnsi" w:cstheme="minorBidi"/>
            <w:b w:val="0"/>
            <w:noProof/>
            <w:sz w:val="22"/>
            <w:szCs w:val="22"/>
            <w:lang w:val="sv-SE"/>
          </w:rPr>
          <w:tab/>
        </w:r>
        <w:r w:rsidRPr="005736D9">
          <w:rPr>
            <w:rStyle w:val="Hyperlink"/>
            <w:rFonts w:cs="Arial"/>
            <w:noProof/>
          </w:rPr>
          <w:t>A RRC CONNECTED Tx UE inform its serving gNB of the rejection of SL DRX configuration.</w:t>
        </w:r>
      </w:hyperlink>
    </w:p>
    <w:p w14:paraId="1FA858CE" w14:textId="328069C0"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41" w:history="1">
        <w:r w:rsidRPr="005736D9">
          <w:rPr>
            <w:rStyle w:val="Hyperlink"/>
            <w:noProof/>
          </w:rPr>
          <w:t>Proposal 10</w:t>
        </w:r>
        <w:r>
          <w:rPr>
            <w:rFonts w:asciiTheme="minorHAnsi" w:eastAsiaTheme="minorEastAsia" w:hAnsiTheme="minorHAnsi" w:cstheme="minorBidi"/>
            <w:b w:val="0"/>
            <w:noProof/>
            <w:sz w:val="22"/>
            <w:szCs w:val="22"/>
            <w:lang w:val="sv-SE"/>
          </w:rPr>
          <w:tab/>
        </w:r>
        <w:r w:rsidRPr="005736D9">
          <w:rPr>
            <w:rStyle w:val="Hyperlink"/>
            <w:noProof/>
          </w:rPr>
          <w:t xml:space="preserve">Adopt the two parameters </w:t>
        </w:r>
        <w:r w:rsidRPr="005736D9">
          <w:rPr>
            <w:rStyle w:val="Hyperlink"/>
            <w:rFonts w:cs="Arial"/>
            <w:i/>
            <w:iCs/>
            <w:noProof/>
            <w:lang w:val="en-US"/>
          </w:rPr>
          <w:t xml:space="preserve">CSIReportTimer </w:t>
        </w:r>
        <w:r w:rsidRPr="005736D9">
          <w:rPr>
            <w:rStyle w:val="Hyperlink"/>
            <w:rFonts w:cs="Arial"/>
            <w:noProof/>
            <w:lang w:val="en-US"/>
          </w:rPr>
          <w:t>and</w:t>
        </w:r>
        <w:r w:rsidRPr="005736D9">
          <w:rPr>
            <w:rStyle w:val="Hyperlink"/>
            <w:rFonts w:cs="Arial"/>
            <w:i/>
            <w:iCs/>
            <w:noProof/>
            <w:lang w:val="en-US"/>
          </w:rPr>
          <w:t xml:space="preserve"> CSIReportRTTTimer </w:t>
        </w:r>
        <w:r w:rsidRPr="005736D9">
          <w:rPr>
            <w:rStyle w:val="Hyperlink"/>
            <w:noProof/>
          </w:rPr>
          <w:t>in SL DRX configuration to enable proper CSI report reception when DRX is configured</w:t>
        </w:r>
      </w:hyperlink>
    </w:p>
    <w:p w14:paraId="1863A297" w14:textId="6DE997ED"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42" w:history="1">
        <w:r w:rsidRPr="005736D9">
          <w:rPr>
            <w:rStyle w:val="Hyperlink"/>
            <w:noProof/>
          </w:rPr>
          <w:t>a.</w:t>
        </w:r>
        <w:r>
          <w:rPr>
            <w:rFonts w:asciiTheme="minorHAnsi" w:eastAsiaTheme="minorEastAsia" w:hAnsiTheme="minorHAnsi" w:cstheme="minorBidi"/>
            <w:b w:val="0"/>
            <w:noProof/>
            <w:sz w:val="22"/>
            <w:szCs w:val="22"/>
            <w:lang w:val="sv-SE"/>
          </w:rPr>
          <w:tab/>
        </w:r>
        <w:r w:rsidRPr="005736D9">
          <w:rPr>
            <w:rStyle w:val="Hyperlink"/>
            <w:rFonts w:cs="Arial"/>
            <w:i/>
            <w:iCs/>
            <w:noProof/>
          </w:rPr>
          <w:t xml:space="preserve">drx-CSIReportTimerSL: </w:t>
        </w:r>
        <w:r w:rsidRPr="005736D9">
          <w:rPr>
            <w:rStyle w:val="Hyperlink"/>
            <w:rFonts w:cs="Arial"/>
            <w:noProof/>
          </w:rPr>
          <w:t>the maximum duration until a SL CSI report is received</w:t>
        </w:r>
        <w:r w:rsidRPr="005736D9">
          <w:rPr>
            <w:rStyle w:val="Hyperlink"/>
            <w:noProof/>
          </w:rPr>
          <w:t>.</w:t>
        </w:r>
      </w:hyperlink>
    </w:p>
    <w:p w14:paraId="416146D5" w14:textId="19555D2C"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43" w:history="1">
        <w:r w:rsidRPr="005736D9">
          <w:rPr>
            <w:rStyle w:val="Hyperlink"/>
            <w:noProof/>
          </w:rPr>
          <w:t>b.</w:t>
        </w:r>
        <w:r>
          <w:rPr>
            <w:rFonts w:asciiTheme="minorHAnsi" w:eastAsiaTheme="minorEastAsia" w:hAnsiTheme="minorHAnsi" w:cstheme="minorBidi"/>
            <w:b w:val="0"/>
            <w:noProof/>
            <w:sz w:val="22"/>
            <w:szCs w:val="22"/>
            <w:lang w:val="sv-SE"/>
          </w:rPr>
          <w:tab/>
        </w:r>
        <w:r w:rsidRPr="005736D9">
          <w:rPr>
            <w:rStyle w:val="Hyperlink"/>
            <w:rFonts w:cs="Arial"/>
            <w:i/>
            <w:iCs/>
            <w:noProof/>
          </w:rPr>
          <w:t xml:space="preserve">drx-CSIReportRTTTimerSL: </w:t>
        </w:r>
        <w:r w:rsidRPr="005736D9">
          <w:rPr>
            <w:rStyle w:val="Hyperlink"/>
            <w:rFonts w:cs="Arial"/>
            <w:noProof/>
          </w:rPr>
          <w:t>the minimum duration before a SL transmission grant on PSCCH for CSI report is expected by the MAC entity.</w:t>
        </w:r>
      </w:hyperlink>
    </w:p>
    <w:p w14:paraId="4BE73A43" w14:textId="1A426C6E"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44" w:history="1">
        <w:r w:rsidRPr="005736D9">
          <w:rPr>
            <w:rStyle w:val="Hyperlink"/>
            <w:noProof/>
          </w:rPr>
          <w:t>Proposal 11</w:t>
        </w:r>
        <w:r>
          <w:rPr>
            <w:rFonts w:asciiTheme="minorHAnsi" w:eastAsiaTheme="minorEastAsia" w:hAnsiTheme="minorHAnsi" w:cstheme="minorBidi"/>
            <w:b w:val="0"/>
            <w:noProof/>
            <w:sz w:val="22"/>
            <w:szCs w:val="22"/>
            <w:lang w:val="sv-SE"/>
          </w:rPr>
          <w:tab/>
        </w:r>
        <w:r w:rsidRPr="005736D9">
          <w:rPr>
            <w:rStyle w:val="Hyperlink"/>
            <w:noProof/>
          </w:rPr>
          <w:t>RAN2 to agree on the procedures as in the following:</w:t>
        </w:r>
      </w:hyperlink>
    </w:p>
    <w:p w14:paraId="00B2F0DD" w14:textId="08B39569"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45" w:history="1">
        <w:r w:rsidRPr="005736D9">
          <w:rPr>
            <w:rStyle w:val="Hyperlink"/>
            <w:noProof/>
          </w:rPr>
          <w:t>Proposal 12</w:t>
        </w:r>
        <w:r>
          <w:rPr>
            <w:rFonts w:asciiTheme="minorHAnsi" w:eastAsiaTheme="minorEastAsia" w:hAnsiTheme="minorHAnsi" w:cstheme="minorBidi"/>
            <w:b w:val="0"/>
            <w:noProof/>
            <w:sz w:val="22"/>
            <w:szCs w:val="22"/>
            <w:lang w:val="sv-SE"/>
          </w:rPr>
          <w:tab/>
        </w:r>
        <w:r w:rsidRPr="005736D9">
          <w:rPr>
            <w:rStyle w:val="Hyperlink"/>
            <w:noProof/>
          </w:rPr>
          <w:t>The active time provided by the MAC layer to the physical layer shall contain current active time and future active time estimated by the MAC layer.</w:t>
        </w:r>
      </w:hyperlink>
    </w:p>
    <w:p w14:paraId="6BCEFD90" w14:textId="42ABF8A9"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46" w:history="1">
        <w:r w:rsidRPr="005736D9">
          <w:rPr>
            <w:rStyle w:val="Hyperlink"/>
            <w:noProof/>
          </w:rPr>
          <w:t>Proposal 13</w:t>
        </w:r>
        <w:r>
          <w:rPr>
            <w:rFonts w:asciiTheme="minorHAnsi" w:eastAsiaTheme="minorEastAsia" w:hAnsiTheme="minorHAnsi" w:cstheme="minorBidi"/>
            <w:b w:val="0"/>
            <w:noProof/>
            <w:sz w:val="22"/>
            <w:szCs w:val="22"/>
            <w:lang w:val="sv-SE"/>
          </w:rPr>
          <w:tab/>
        </w:r>
        <w:r w:rsidRPr="005736D9">
          <w:rPr>
            <w:rStyle w:val="Hyperlink"/>
            <w:noProof/>
          </w:rPr>
          <w:t>The MAC layer triggers resource reselection if the MAC layer cannot find resources in the reported set of resources to be aligned with the active time of any desired Destination.</w:t>
        </w:r>
      </w:hyperlink>
    </w:p>
    <w:p w14:paraId="7EE26EC0" w14:textId="76DA41D5"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47" w:history="1">
        <w:r w:rsidRPr="005736D9">
          <w:rPr>
            <w:rStyle w:val="Hyperlink"/>
            <w:noProof/>
          </w:rPr>
          <w:t>Proposal 14</w:t>
        </w:r>
        <w:r>
          <w:rPr>
            <w:rFonts w:asciiTheme="minorHAnsi" w:eastAsiaTheme="minorEastAsia" w:hAnsiTheme="minorHAnsi" w:cstheme="minorBidi"/>
            <w:b w:val="0"/>
            <w:noProof/>
            <w:sz w:val="22"/>
            <w:szCs w:val="22"/>
            <w:lang w:val="sv-SE"/>
          </w:rPr>
          <w:tab/>
        </w:r>
        <w:r w:rsidRPr="005736D9">
          <w:rPr>
            <w:rStyle w:val="Hyperlink"/>
            <w:noProof/>
          </w:rPr>
          <w:t>When providing active time to the Physical layer, the MAC layer prefilters destinations. FFS on the selection conditions.</w:t>
        </w:r>
      </w:hyperlink>
    </w:p>
    <w:p w14:paraId="4FBFC7A4" w14:textId="15FBA189"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48" w:history="1">
        <w:r w:rsidRPr="005736D9">
          <w:rPr>
            <w:rStyle w:val="Hyperlink"/>
            <w:noProof/>
          </w:rPr>
          <w:t>Proposal 15</w:t>
        </w:r>
        <w:r>
          <w:rPr>
            <w:rFonts w:asciiTheme="minorHAnsi" w:eastAsiaTheme="minorEastAsia" w:hAnsiTheme="minorHAnsi" w:cstheme="minorBidi"/>
            <w:b w:val="0"/>
            <w:noProof/>
            <w:sz w:val="22"/>
            <w:szCs w:val="22"/>
            <w:lang w:val="sv-SE"/>
          </w:rPr>
          <w:tab/>
        </w:r>
        <w:r w:rsidRPr="005736D9">
          <w:rPr>
            <w:rStyle w:val="Hyperlink"/>
            <w:noProof/>
          </w:rPr>
          <w:t>Upon reception of a SL grant, the MAC layer selects a suitable destination based on active time of each destination. FFS details of the selection.</w:t>
        </w:r>
      </w:hyperlink>
    </w:p>
    <w:p w14:paraId="0B5ABD37" w14:textId="0F361995"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49" w:history="1">
        <w:r w:rsidRPr="005736D9">
          <w:rPr>
            <w:rStyle w:val="Hyperlink"/>
            <w:noProof/>
          </w:rPr>
          <w:t>Proposal 16</w:t>
        </w:r>
        <w:r>
          <w:rPr>
            <w:rFonts w:asciiTheme="minorHAnsi" w:eastAsiaTheme="minorEastAsia" w:hAnsiTheme="minorHAnsi" w:cstheme="minorBidi"/>
            <w:b w:val="0"/>
            <w:noProof/>
            <w:sz w:val="22"/>
            <w:szCs w:val="22"/>
            <w:lang w:val="sv-SE"/>
          </w:rPr>
          <w:tab/>
        </w:r>
        <w:r w:rsidRPr="005736D9">
          <w:rPr>
            <w:rStyle w:val="Hyperlink"/>
            <w:noProof/>
          </w:rPr>
          <w:t xml:space="preserve">RAN2 confirms the working assumption that </w:t>
        </w:r>
        <w:r w:rsidRPr="005736D9">
          <w:rPr>
            <w:rStyle w:val="Hyperlink"/>
            <w:rFonts w:cs="Arial"/>
            <w:noProof/>
          </w:rPr>
          <w:t>the HARQ RTT timer can be derived from the retransmission resource timing when the SCI indicates a retransmission resource</w:t>
        </w:r>
        <w:r w:rsidRPr="005736D9">
          <w:rPr>
            <w:rStyle w:val="Hyperlink"/>
            <w:noProof/>
          </w:rPr>
          <w:t>.</w:t>
        </w:r>
      </w:hyperlink>
    </w:p>
    <w:p w14:paraId="3319AA44" w14:textId="3645D068"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50" w:history="1">
        <w:r w:rsidRPr="005736D9">
          <w:rPr>
            <w:rStyle w:val="Hyperlink"/>
            <w:noProof/>
          </w:rPr>
          <w:t>Proposal 17</w:t>
        </w:r>
        <w:r>
          <w:rPr>
            <w:rFonts w:asciiTheme="minorHAnsi" w:eastAsiaTheme="minorEastAsia" w:hAnsiTheme="minorHAnsi" w:cstheme="minorBidi"/>
            <w:b w:val="0"/>
            <w:noProof/>
            <w:sz w:val="22"/>
            <w:szCs w:val="22"/>
            <w:lang w:val="sv-SE"/>
          </w:rPr>
          <w:tab/>
        </w:r>
        <w:r w:rsidRPr="005736D9">
          <w:rPr>
            <w:rStyle w:val="Hyperlink"/>
            <w:noProof/>
          </w:rPr>
          <w:t xml:space="preserve">When HARQ feedback is disabled, the HARQ RTT timer should be set </w:t>
        </w:r>
        <w:r w:rsidRPr="005736D9">
          <w:rPr>
            <w:rStyle w:val="Hyperlink"/>
            <w:rFonts w:cs="Arial"/>
            <w:noProof/>
          </w:rPr>
          <w:t>based on:</w:t>
        </w:r>
      </w:hyperlink>
    </w:p>
    <w:p w14:paraId="7AA5D0E2" w14:textId="04FFC0AE"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51" w:history="1">
        <w:r w:rsidRPr="005736D9">
          <w:rPr>
            <w:rStyle w:val="Hyperlink"/>
            <w:rFonts w:ascii="Symbol" w:hAnsi="Symbol"/>
            <w:noProof/>
          </w:rPr>
          <w:t></w:t>
        </w:r>
        <w:r>
          <w:rPr>
            <w:rFonts w:asciiTheme="minorHAnsi" w:eastAsiaTheme="minorEastAsia" w:hAnsiTheme="minorHAnsi" w:cstheme="minorBidi"/>
            <w:b w:val="0"/>
            <w:noProof/>
            <w:sz w:val="22"/>
            <w:szCs w:val="22"/>
            <w:lang w:val="sv-SE"/>
          </w:rPr>
          <w:tab/>
        </w:r>
        <w:r w:rsidRPr="005736D9">
          <w:rPr>
            <w:rStyle w:val="Hyperlink"/>
            <w:rFonts w:cs="Arial"/>
            <w:noProof/>
          </w:rPr>
          <w:t>the resource reservation information in the SCI if the reservation information is present,</w:t>
        </w:r>
      </w:hyperlink>
    </w:p>
    <w:p w14:paraId="464B7AAB" w14:textId="348E3DDF"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52" w:history="1">
        <w:r w:rsidRPr="005736D9">
          <w:rPr>
            <w:rStyle w:val="Hyperlink"/>
            <w:rFonts w:ascii="Symbol" w:hAnsi="Symbol"/>
            <w:noProof/>
          </w:rPr>
          <w:t></w:t>
        </w:r>
        <w:r>
          <w:rPr>
            <w:rFonts w:asciiTheme="minorHAnsi" w:eastAsiaTheme="minorEastAsia" w:hAnsiTheme="minorHAnsi" w:cstheme="minorBidi"/>
            <w:b w:val="0"/>
            <w:noProof/>
            <w:sz w:val="22"/>
            <w:szCs w:val="22"/>
            <w:lang w:val="sv-SE"/>
          </w:rPr>
          <w:tab/>
        </w:r>
        <w:r w:rsidRPr="005736D9">
          <w:rPr>
            <w:rStyle w:val="Hyperlink"/>
            <w:rFonts w:cs="Arial"/>
            <w:noProof/>
          </w:rPr>
          <w:t>else, to be zero</w:t>
        </w:r>
        <w:r w:rsidRPr="005736D9">
          <w:rPr>
            <w:rStyle w:val="Hyperlink"/>
            <w:noProof/>
          </w:rPr>
          <w:t>.</w:t>
        </w:r>
      </w:hyperlink>
    </w:p>
    <w:p w14:paraId="58ADC2AB" w14:textId="23830D98"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53" w:history="1">
        <w:r w:rsidRPr="005736D9">
          <w:rPr>
            <w:rStyle w:val="Hyperlink"/>
            <w:noProof/>
          </w:rPr>
          <w:t>Proposal 18</w:t>
        </w:r>
        <w:r>
          <w:rPr>
            <w:rFonts w:asciiTheme="minorHAnsi" w:eastAsiaTheme="minorEastAsia" w:hAnsiTheme="minorHAnsi" w:cstheme="minorBidi"/>
            <w:b w:val="0"/>
            <w:noProof/>
            <w:sz w:val="22"/>
            <w:szCs w:val="22"/>
            <w:lang w:val="sv-SE"/>
          </w:rPr>
          <w:tab/>
        </w:r>
        <w:r w:rsidRPr="005736D9">
          <w:rPr>
            <w:rStyle w:val="Hyperlink"/>
            <w:noProof/>
          </w:rPr>
          <w:t>Always set the value of the retransmission</w:t>
        </w:r>
        <w:r w:rsidRPr="005736D9">
          <w:rPr>
            <w:rStyle w:val="Hyperlink"/>
            <w:rFonts w:cs="Arial"/>
            <w:noProof/>
          </w:rPr>
          <w:t xml:space="preserve"> timer according to SL DRX configuration regardless of how the UE handles the HARQ RTT timer</w:t>
        </w:r>
        <w:r w:rsidRPr="005736D9">
          <w:rPr>
            <w:rStyle w:val="Hyperlink"/>
            <w:noProof/>
          </w:rPr>
          <w:t>.</w:t>
        </w:r>
      </w:hyperlink>
    </w:p>
    <w:p w14:paraId="1D11FE14" w14:textId="114BBDD7"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54" w:history="1">
        <w:r w:rsidRPr="005736D9">
          <w:rPr>
            <w:rStyle w:val="Hyperlink"/>
            <w:noProof/>
          </w:rPr>
          <w:t>Proposal 19</w:t>
        </w:r>
        <w:r>
          <w:rPr>
            <w:rFonts w:asciiTheme="minorHAnsi" w:eastAsiaTheme="minorEastAsia" w:hAnsiTheme="minorHAnsi" w:cstheme="minorBidi"/>
            <w:b w:val="0"/>
            <w:noProof/>
            <w:sz w:val="22"/>
            <w:szCs w:val="22"/>
            <w:lang w:val="sv-SE"/>
          </w:rPr>
          <w:tab/>
        </w:r>
        <w:r w:rsidRPr="005736D9">
          <w:rPr>
            <w:rStyle w:val="Hyperlink"/>
            <w:noProof/>
          </w:rPr>
          <w:t>For GC select the inactivity timer with the largest timer length.</w:t>
        </w:r>
      </w:hyperlink>
    </w:p>
    <w:p w14:paraId="564D0494" w14:textId="25F279D7"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55" w:history="1">
        <w:r w:rsidRPr="005736D9">
          <w:rPr>
            <w:rStyle w:val="Hyperlink"/>
            <w:noProof/>
          </w:rPr>
          <w:t>Proposal 20</w:t>
        </w:r>
        <w:r>
          <w:rPr>
            <w:rFonts w:asciiTheme="minorHAnsi" w:eastAsiaTheme="minorEastAsia" w:hAnsiTheme="minorHAnsi" w:cstheme="minorBidi"/>
            <w:b w:val="0"/>
            <w:noProof/>
            <w:sz w:val="22"/>
            <w:szCs w:val="22"/>
            <w:lang w:val="sv-SE"/>
          </w:rPr>
          <w:tab/>
        </w:r>
        <w:r w:rsidRPr="005736D9">
          <w:rPr>
            <w:rStyle w:val="Hyperlink"/>
            <w:noProof/>
          </w:rPr>
          <w:t>For GC and BC, no need to down-select one DRX cycle from available DRX cycles.</w:t>
        </w:r>
      </w:hyperlink>
    </w:p>
    <w:p w14:paraId="63B58E43" w14:textId="3CD2B15E"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56" w:history="1">
        <w:r w:rsidRPr="005736D9">
          <w:rPr>
            <w:rStyle w:val="Hyperlink"/>
            <w:noProof/>
          </w:rPr>
          <w:t>Proposal 21</w:t>
        </w:r>
        <w:r>
          <w:rPr>
            <w:rFonts w:asciiTheme="minorHAnsi" w:eastAsiaTheme="minorEastAsia" w:hAnsiTheme="minorHAnsi" w:cstheme="minorBidi"/>
            <w:b w:val="0"/>
            <w:noProof/>
            <w:sz w:val="22"/>
            <w:szCs w:val="22"/>
            <w:lang w:val="sv-SE"/>
          </w:rPr>
          <w:tab/>
        </w:r>
        <w:r w:rsidRPr="005736D9">
          <w:rPr>
            <w:rStyle w:val="Hyperlink"/>
            <w:noProof/>
          </w:rPr>
          <w:t>For GC and BC, no need to down-select one DRX on-duration timer from available DRX on-duration timers.</w:t>
        </w:r>
      </w:hyperlink>
    </w:p>
    <w:p w14:paraId="471F7AC7" w14:textId="50A6868C"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57" w:history="1">
        <w:r w:rsidRPr="005736D9">
          <w:rPr>
            <w:rStyle w:val="Hyperlink"/>
            <w:noProof/>
          </w:rPr>
          <w:t>Proposal 22</w:t>
        </w:r>
        <w:r>
          <w:rPr>
            <w:rFonts w:asciiTheme="minorHAnsi" w:eastAsiaTheme="minorEastAsia" w:hAnsiTheme="minorHAnsi" w:cstheme="minorBidi"/>
            <w:b w:val="0"/>
            <w:noProof/>
            <w:sz w:val="22"/>
            <w:szCs w:val="22"/>
            <w:lang w:val="sv-SE"/>
          </w:rPr>
          <w:tab/>
        </w:r>
        <w:r w:rsidRPr="005736D9">
          <w:rPr>
            <w:rStyle w:val="Hyperlink"/>
            <w:rFonts w:cs="Arial"/>
            <w:noProof/>
            <w:lang w:val="en-US" w:eastAsia="en-GB"/>
          </w:rPr>
          <w:t xml:space="preserve">For groupcast, </w:t>
        </w:r>
        <w:r w:rsidRPr="005736D9">
          <w:rPr>
            <w:rStyle w:val="Hyperlink"/>
            <w:rFonts w:cs="Arial"/>
            <w:noProof/>
          </w:rPr>
          <w:t>the TX UE can only select the resources for the initial transmission associated with the time in which the on-duration timer at the TX UE is running</w:t>
        </w:r>
        <w:r w:rsidRPr="005736D9">
          <w:rPr>
            <w:rStyle w:val="Hyperlink"/>
            <w:noProof/>
          </w:rPr>
          <w:t>.</w:t>
        </w:r>
      </w:hyperlink>
    </w:p>
    <w:p w14:paraId="1DB6075A" w14:textId="3A5A55E8"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58" w:history="1">
        <w:r w:rsidRPr="005736D9">
          <w:rPr>
            <w:rStyle w:val="Hyperlink"/>
            <w:noProof/>
          </w:rPr>
          <w:t>Proposal 23</w:t>
        </w:r>
        <w:r>
          <w:rPr>
            <w:rFonts w:asciiTheme="minorHAnsi" w:eastAsiaTheme="minorEastAsia" w:hAnsiTheme="minorHAnsi" w:cstheme="minorBidi"/>
            <w:b w:val="0"/>
            <w:noProof/>
            <w:sz w:val="22"/>
            <w:szCs w:val="22"/>
            <w:lang w:val="sv-SE"/>
          </w:rPr>
          <w:tab/>
        </w:r>
        <w:r w:rsidRPr="005736D9">
          <w:rPr>
            <w:rStyle w:val="Hyperlink"/>
            <w:rFonts w:cs="Arial"/>
            <w:noProof/>
            <w:lang w:val="en-US" w:eastAsia="en-GB"/>
          </w:rPr>
          <w:t>Support common default SL DRX configuration for both GC and BC</w:t>
        </w:r>
        <w:r w:rsidRPr="005736D9">
          <w:rPr>
            <w:rStyle w:val="Hyperlink"/>
            <w:noProof/>
          </w:rPr>
          <w:t>.</w:t>
        </w:r>
      </w:hyperlink>
    </w:p>
    <w:p w14:paraId="6B44C01D" w14:textId="77ADEEE2"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59" w:history="1">
        <w:r w:rsidRPr="005736D9">
          <w:rPr>
            <w:rStyle w:val="Hyperlink"/>
            <w:noProof/>
          </w:rPr>
          <w:t>Proposal 24</w:t>
        </w:r>
        <w:r>
          <w:rPr>
            <w:rFonts w:asciiTheme="minorHAnsi" w:eastAsiaTheme="minorEastAsia" w:hAnsiTheme="minorHAnsi" w:cstheme="minorBidi"/>
            <w:b w:val="0"/>
            <w:noProof/>
            <w:sz w:val="22"/>
            <w:szCs w:val="22"/>
            <w:lang w:val="sv-SE"/>
          </w:rPr>
          <w:tab/>
        </w:r>
        <w:r w:rsidRPr="005736D9">
          <w:rPr>
            <w:rStyle w:val="Hyperlink"/>
            <w:noProof/>
          </w:rPr>
          <w:t xml:space="preserve">Apply </w:t>
        </w:r>
        <w:r w:rsidRPr="005736D9">
          <w:rPr>
            <w:rStyle w:val="Hyperlink"/>
            <w:noProof/>
            <w:lang w:eastAsia="ja-JP"/>
          </w:rPr>
          <w:t xml:space="preserve">the same </w:t>
        </w:r>
        <w:r w:rsidRPr="005736D9">
          <w:rPr>
            <w:rStyle w:val="Hyperlink"/>
            <w:rFonts w:cs="Arial"/>
            <w:noProof/>
            <w:lang w:val="en-US" w:eastAsia="en-GB"/>
          </w:rPr>
          <w:t>common default SL DRX configuration</w:t>
        </w:r>
        <w:r w:rsidRPr="005736D9">
          <w:rPr>
            <w:rStyle w:val="Hyperlink"/>
            <w:rFonts w:cs="Arial"/>
            <w:noProof/>
            <w:lang w:val="en-US"/>
          </w:rPr>
          <w:t xml:space="preserve"> as for GC and BC to the following initial signaling:</w:t>
        </w:r>
      </w:hyperlink>
    </w:p>
    <w:p w14:paraId="478B101F" w14:textId="5ED82E6E"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60" w:history="1">
        <w:r w:rsidRPr="005736D9">
          <w:rPr>
            <w:rStyle w:val="Hyperlink"/>
            <w:rFonts w:ascii="Symbol" w:hAnsi="Symbol"/>
            <w:noProof/>
          </w:rPr>
          <w:t></w:t>
        </w:r>
        <w:r>
          <w:rPr>
            <w:rFonts w:asciiTheme="minorHAnsi" w:eastAsiaTheme="minorEastAsia" w:hAnsiTheme="minorHAnsi" w:cstheme="minorBidi"/>
            <w:b w:val="0"/>
            <w:noProof/>
            <w:sz w:val="22"/>
            <w:szCs w:val="22"/>
            <w:lang w:val="sv-SE"/>
          </w:rPr>
          <w:tab/>
        </w:r>
        <w:r w:rsidRPr="005736D9">
          <w:rPr>
            <w:rStyle w:val="Hyperlink"/>
            <w:rFonts w:cs="Arial"/>
            <w:noProof/>
            <w:lang w:val="en-US"/>
          </w:rPr>
          <w:t>DCR message</w:t>
        </w:r>
      </w:hyperlink>
    </w:p>
    <w:p w14:paraId="3CF64B34" w14:textId="37147BC1"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61" w:history="1">
        <w:r w:rsidRPr="005736D9">
          <w:rPr>
            <w:rStyle w:val="Hyperlink"/>
            <w:rFonts w:ascii="Symbol" w:hAnsi="Symbol"/>
            <w:noProof/>
          </w:rPr>
          <w:t></w:t>
        </w:r>
        <w:r>
          <w:rPr>
            <w:rFonts w:asciiTheme="minorHAnsi" w:eastAsiaTheme="minorEastAsia" w:hAnsiTheme="minorHAnsi" w:cstheme="minorBidi"/>
            <w:b w:val="0"/>
            <w:noProof/>
            <w:sz w:val="22"/>
            <w:szCs w:val="22"/>
            <w:lang w:val="sv-SE"/>
          </w:rPr>
          <w:tab/>
        </w:r>
        <w:r w:rsidRPr="005736D9">
          <w:rPr>
            <w:rStyle w:val="Hyperlink"/>
            <w:noProof/>
          </w:rPr>
          <w:t xml:space="preserve">The other signalling </w:t>
        </w:r>
        <w:r w:rsidRPr="005736D9">
          <w:rPr>
            <w:rStyle w:val="Hyperlink"/>
            <w:rFonts w:cs="Arial"/>
            <w:noProof/>
            <w:lang w:val="en-US"/>
          </w:rPr>
          <w:t>sent after the DCR message and before the SL unicast DRX configuration is applied</w:t>
        </w:r>
        <w:r w:rsidRPr="005736D9">
          <w:rPr>
            <w:rStyle w:val="Hyperlink"/>
            <w:rFonts w:cs="Arial"/>
            <w:noProof/>
          </w:rPr>
          <w:t>.</w:t>
        </w:r>
      </w:hyperlink>
    </w:p>
    <w:p w14:paraId="4FAFF0D7" w14:textId="4B6095C6"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62" w:history="1">
        <w:r w:rsidRPr="005736D9">
          <w:rPr>
            <w:rStyle w:val="Hyperlink"/>
            <w:noProof/>
          </w:rPr>
          <w:t>Proposal 25</w:t>
        </w:r>
        <w:r>
          <w:rPr>
            <w:rFonts w:asciiTheme="minorHAnsi" w:eastAsiaTheme="minorEastAsia" w:hAnsiTheme="minorHAnsi" w:cstheme="minorBidi"/>
            <w:b w:val="0"/>
            <w:noProof/>
            <w:sz w:val="22"/>
            <w:szCs w:val="22"/>
            <w:lang w:val="sv-SE"/>
          </w:rPr>
          <w:tab/>
        </w:r>
        <w:r w:rsidRPr="005736D9">
          <w:rPr>
            <w:rStyle w:val="Hyperlink"/>
            <w:noProof/>
          </w:rPr>
          <w:t>For unicast, when a TX UE is in RRC_CONNECTED, the serving gNB of the TX UE determines the SL DRX configurations for the RX UE, regardless of whether Mode 1 scheduling or Mode 2 resource allocation is adopted.</w:t>
        </w:r>
      </w:hyperlink>
    </w:p>
    <w:p w14:paraId="2BB757FA" w14:textId="738F29F3"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63" w:history="1">
        <w:r w:rsidRPr="005736D9">
          <w:rPr>
            <w:rStyle w:val="Hyperlink"/>
            <w:noProof/>
          </w:rPr>
          <w:t>Proposal 26</w:t>
        </w:r>
        <w:r>
          <w:rPr>
            <w:rFonts w:asciiTheme="minorHAnsi" w:eastAsiaTheme="minorEastAsia" w:hAnsiTheme="minorHAnsi" w:cstheme="minorBidi"/>
            <w:b w:val="0"/>
            <w:noProof/>
            <w:sz w:val="22"/>
            <w:szCs w:val="22"/>
            <w:lang w:val="sv-SE"/>
          </w:rPr>
          <w:tab/>
        </w:r>
        <w:r w:rsidRPr="005736D9">
          <w:rPr>
            <w:rStyle w:val="Hyperlink"/>
            <w:rFonts w:cs="Arial"/>
            <w:noProof/>
          </w:rPr>
          <w:t xml:space="preserve">For unicast, </w:t>
        </w:r>
        <w:r w:rsidRPr="005736D9">
          <w:rPr>
            <w:rStyle w:val="Hyperlink"/>
            <w:noProof/>
          </w:rPr>
          <w:t>the serving gNB of a RX UE can either accept or reject the SL DRX configurations of the RX UE but cannot modify it</w:t>
        </w:r>
        <w:r w:rsidRPr="005736D9">
          <w:rPr>
            <w:rStyle w:val="Hyperlink"/>
            <w:rFonts w:cs="Arial"/>
            <w:noProof/>
          </w:rPr>
          <w:t>.</w:t>
        </w:r>
      </w:hyperlink>
    </w:p>
    <w:p w14:paraId="33B6CC91" w14:textId="5195803B"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64" w:history="1">
        <w:r w:rsidRPr="005736D9">
          <w:rPr>
            <w:rStyle w:val="Hyperlink"/>
            <w:noProof/>
          </w:rPr>
          <w:t>Proposal 27</w:t>
        </w:r>
        <w:r>
          <w:rPr>
            <w:rFonts w:asciiTheme="minorHAnsi" w:eastAsiaTheme="minorEastAsia" w:hAnsiTheme="minorHAnsi" w:cstheme="minorBidi"/>
            <w:b w:val="0"/>
            <w:noProof/>
            <w:sz w:val="22"/>
            <w:szCs w:val="22"/>
            <w:lang w:val="sv-SE"/>
          </w:rPr>
          <w:tab/>
        </w:r>
        <w:r w:rsidRPr="005736D9">
          <w:rPr>
            <w:rStyle w:val="Hyperlink"/>
            <w:noProof/>
          </w:rPr>
          <w:t xml:space="preserve">Alignment between </w:t>
        </w:r>
        <w:r w:rsidRPr="005736D9">
          <w:rPr>
            <w:rStyle w:val="Hyperlink"/>
            <w:rFonts w:cs="Arial"/>
            <w:noProof/>
            <w:lang w:val="en-US"/>
          </w:rPr>
          <w:t xml:space="preserve">Uu DRX of the Tx UE and SL DRX of the Rx UE is up to </w:t>
        </w:r>
        <w:r w:rsidRPr="005736D9">
          <w:rPr>
            <w:rStyle w:val="Hyperlink"/>
            <w:noProof/>
          </w:rPr>
          <w:t>the serving gNB of the TX UE¸ regardless of whether Mode 1 scheduling or Mode 2 resource allocation is adopted.</w:t>
        </w:r>
      </w:hyperlink>
    </w:p>
    <w:p w14:paraId="06D299BE" w14:textId="19A42AA5"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65" w:history="1">
        <w:r w:rsidRPr="005736D9">
          <w:rPr>
            <w:rStyle w:val="Hyperlink"/>
            <w:noProof/>
          </w:rPr>
          <w:t>Proposal 28</w:t>
        </w:r>
        <w:r>
          <w:rPr>
            <w:rFonts w:asciiTheme="minorHAnsi" w:eastAsiaTheme="minorEastAsia" w:hAnsiTheme="minorHAnsi" w:cstheme="minorBidi"/>
            <w:b w:val="0"/>
            <w:noProof/>
            <w:sz w:val="22"/>
            <w:szCs w:val="22"/>
            <w:lang w:val="sv-SE"/>
          </w:rPr>
          <w:tab/>
        </w:r>
        <w:r w:rsidRPr="005736D9">
          <w:rPr>
            <w:rStyle w:val="Hyperlink"/>
            <w:noProof/>
          </w:rPr>
          <w:t xml:space="preserve">For alignment between </w:t>
        </w:r>
        <w:r w:rsidRPr="005736D9">
          <w:rPr>
            <w:rStyle w:val="Hyperlink"/>
            <w:rFonts w:cs="Arial"/>
            <w:noProof/>
            <w:lang w:val="en-US"/>
          </w:rPr>
          <w:t xml:space="preserve">Uu DRX of the Rx UE and SL DRX of the Rx UE, </w:t>
        </w:r>
        <w:r w:rsidRPr="005736D9">
          <w:rPr>
            <w:rStyle w:val="Hyperlink"/>
            <w:noProof/>
          </w:rPr>
          <w:t>the serving gNB of the RX UE may adjust Uu DRX of the RX UE.</w:t>
        </w:r>
      </w:hyperlink>
    </w:p>
    <w:p w14:paraId="5860B0F0" w14:textId="33990D36"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66" w:history="1">
        <w:r w:rsidRPr="005736D9">
          <w:rPr>
            <w:rStyle w:val="Hyperlink"/>
            <w:noProof/>
          </w:rPr>
          <w:t>Proposal 29</w:t>
        </w:r>
        <w:r>
          <w:rPr>
            <w:rFonts w:asciiTheme="minorHAnsi" w:eastAsiaTheme="minorEastAsia" w:hAnsiTheme="minorHAnsi" w:cstheme="minorBidi"/>
            <w:b w:val="0"/>
            <w:noProof/>
            <w:sz w:val="22"/>
            <w:szCs w:val="22"/>
            <w:lang w:val="sv-SE"/>
          </w:rPr>
          <w:tab/>
        </w:r>
        <w:r w:rsidRPr="005736D9">
          <w:rPr>
            <w:rStyle w:val="Hyperlink"/>
            <w:noProof/>
          </w:rPr>
          <w:t xml:space="preserve">For groupcast or broadcast, the TX UE and the RX UE may </w:t>
        </w:r>
        <w:r w:rsidRPr="005736D9">
          <w:rPr>
            <w:rStyle w:val="Hyperlink"/>
            <w:rFonts w:cs="Arial"/>
            <w:noProof/>
          </w:rPr>
          <w:t>report assistance information (e.g., SidelinkUEInformationNR) to their serving gNB regarding traffic type (e.g., associated L2 ID or PQI).</w:t>
        </w:r>
      </w:hyperlink>
    </w:p>
    <w:p w14:paraId="1070D9C2" w14:textId="43079362"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67" w:history="1">
        <w:r w:rsidRPr="005736D9">
          <w:rPr>
            <w:rStyle w:val="Hyperlink"/>
            <w:noProof/>
            <w:lang w:eastAsia="ja-JP"/>
          </w:rPr>
          <w:t>Proposal 30</w:t>
        </w:r>
        <w:r>
          <w:rPr>
            <w:rFonts w:asciiTheme="minorHAnsi" w:eastAsiaTheme="minorEastAsia" w:hAnsiTheme="minorHAnsi" w:cstheme="minorBidi"/>
            <w:b w:val="0"/>
            <w:noProof/>
            <w:sz w:val="22"/>
            <w:szCs w:val="22"/>
            <w:lang w:val="sv-SE"/>
          </w:rPr>
          <w:tab/>
        </w:r>
        <w:r w:rsidRPr="005736D9">
          <w:rPr>
            <w:rStyle w:val="Hyperlink"/>
            <w:noProof/>
          </w:rPr>
          <w:t>For groupcast or broadcast,</w:t>
        </w:r>
        <w:r w:rsidRPr="005736D9">
          <w:rPr>
            <w:rStyle w:val="Hyperlink"/>
            <w:rFonts w:cs="Arial"/>
            <w:noProof/>
          </w:rPr>
          <w:t xml:space="preserve"> no additional mechanism is needed in order to achieve alignment of Uu DRX and SL DRX.</w:t>
        </w:r>
      </w:hyperlink>
    </w:p>
    <w:p w14:paraId="545E9089" w14:textId="6E1C45AC"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68" w:history="1">
        <w:r w:rsidRPr="005736D9">
          <w:rPr>
            <w:rStyle w:val="Hyperlink"/>
            <w:noProof/>
          </w:rPr>
          <w:t>Proposal 31</w:t>
        </w:r>
        <w:r>
          <w:rPr>
            <w:rFonts w:asciiTheme="minorHAnsi" w:eastAsiaTheme="minorEastAsia" w:hAnsiTheme="minorHAnsi" w:cstheme="minorBidi"/>
            <w:b w:val="0"/>
            <w:noProof/>
            <w:sz w:val="22"/>
            <w:szCs w:val="22"/>
            <w:lang w:val="sv-SE"/>
          </w:rPr>
          <w:tab/>
        </w:r>
        <w:r w:rsidRPr="005736D9">
          <w:rPr>
            <w:rStyle w:val="Hyperlink"/>
            <w:noProof/>
            <w:lang w:eastAsia="ja-JP"/>
          </w:rPr>
          <w:t>SL-specific drx-HARQ-RTT-Timer is not needed when sl-PUCCH-Config is not configured</w:t>
        </w:r>
        <w:r w:rsidRPr="005736D9">
          <w:rPr>
            <w:rStyle w:val="Hyperlink"/>
            <w:rFonts w:cs="Arial"/>
            <w:noProof/>
          </w:rPr>
          <w:t>.</w:t>
        </w:r>
      </w:hyperlink>
    </w:p>
    <w:p w14:paraId="4ADBC64A" w14:textId="0443750A"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69" w:history="1">
        <w:r w:rsidRPr="005736D9">
          <w:rPr>
            <w:rStyle w:val="Hyperlink"/>
            <w:noProof/>
          </w:rPr>
          <w:t>Proposal 32</w:t>
        </w:r>
        <w:r>
          <w:rPr>
            <w:rFonts w:asciiTheme="minorHAnsi" w:eastAsiaTheme="minorEastAsia" w:hAnsiTheme="minorHAnsi" w:cstheme="minorBidi"/>
            <w:b w:val="0"/>
            <w:noProof/>
            <w:sz w:val="22"/>
            <w:szCs w:val="22"/>
            <w:lang w:val="sv-SE"/>
          </w:rPr>
          <w:tab/>
        </w:r>
        <w:r w:rsidRPr="005736D9">
          <w:rPr>
            <w:rStyle w:val="Hyperlink"/>
            <w:noProof/>
            <w:lang w:eastAsia="ja-JP"/>
          </w:rPr>
          <w:t>The SL specific HARQ RTT timer and retransmission timer in Uu DRX configuration are started in the time unit of symbol</w:t>
        </w:r>
        <w:r w:rsidRPr="005736D9">
          <w:rPr>
            <w:rStyle w:val="Hyperlink"/>
            <w:rFonts w:cs="Arial"/>
            <w:noProof/>
          </w:rPr>
          <w:t>.</w:t>
        </w:r>
      </w:hyperlink>
    </w:p>
    <w:p w14:paraId="6C52DBA6" w14:textId="7A549CA9"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70" w:history="1">
        <w:r w:rsidRPr="005736D9">
          <w:rPr>
            <w:rStyle w:val="Hyperlink"/>
            <w:noProof/>
          </w:rPr>
          <w:t>Proposal 33</w:t>
        </w:r>
        <w:r>
          <w:rPr>
            <w:rFonts w:asciiTheme="minorHAnsi" w:eastAsiaTheme="minorEastAsia" w:hAnsiTheme="minorHAnsi" w:cstheme="minorBidi"/>
            <w:b w:val="0"/>
            <w:noProof/>
            <w:sz w:val="22"/>
            <w:szCs w:val="22"/>
            <w:lang w:val="sv-SE"/>
          </w:rPr>
          <w:tab/>
        </w:r>
        <w:r w:rsidRPr="005736D9">
          <w:rPr>
            <w:rStyle w:val="Hyperlink"/>
            <w:noProof/>
            <w:lang w:eastAsia="ja-JP"/>
          </w:rPr>
          <w:t>RAN2 to down-prioritize enhancement of SL DRX to avoid SL DRX active time mismatch between network and the TX UE for Mode1 operation in Rel-17</w:t>
        </w:r>
        <w:r w:rsidRPr="005736D9">
          <w:rPr>
            <w:rStyle w:val="Hyperlink"/>
            <w:rFonts w:cs="Arial"/>
            <w:noProof/>
          </w:rPr>
          <w:t>.</w:t>
        </w:r>
      </w:hyperlink>
    </w:p>
    <w:p w14:paraId="41C1562E" w14:textId="119D2F81"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71" w:history="1">
        <w:r w:rsidRPr="005736D9">
          <w:rPr>
            <w:rStyle w:val="Hyperlink"/>
            <w:noProof/>
          </w:rPr>
          <w:t>Proposal 34</w:t>
        </w:r>
        <w:r>
          <w:rPr>
            <w:rFonts w:asciiTheme="minorHAnsi" w:eastAsiaTheme="minorEastAsia" w:hAnsiTheme="minorHAnsi" w:cstheme="minorBidi"/>
            <w:b w:val="0"/>
            <w:noProof/>
            <w:sz w:val="22"/>
            <w:szCs w:val="22"/>
            <w:lang w:val="sv-SE"/>
          </w:rPr>
          <w:tab/>
        </w:r>
        <w:r w:rsidRPr="005736D9">
          <w:rPr>
            <w:rStyle w:val="Hyperlink"/>
            <w:noProof/>
          </w:rPr>
          <w:t>A TX profile is mapped to 3GPP features/feature group</w:t>
        </w:r>
        <w:r w:rsidRPr="005736D9">
          <w:rPr>
            <w:rStyle w:val="Hyperlink"/>
            <w:rFonts w:cs="Arial"/>
            <w:noProof/>
          </w:rPr>
          <w:t>.</w:t>
        </w:r>
      </w:hyperlink>
    </w:p>
    <w:p w14:paraId="31140BB0" w14:textId="2A682EFE"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72" w:history="1">
        <w:r w:rsidRPr="005736D9">
          <w:rPr>
            <w:rStyle w:val="Hyperlink"/>
            <w:noProof/>
          </w:rPr>
          <w:t>Proposal 35</w:t>
        </w:r>
        <w:r>
          <w:rPr>
            <w:rFonts w:asciiTheme="minorHAnsi" w:eastAsiaTheme="minorEastAsia" w:hAnsiTheme="minorHAnsi" w:cstheme="minorBidi"/>
            <w:b w:val="0"/>
            <w:noProof/>
            <w:sz w:val="22"/>
            <w:szCs w:val="22"/>
            <w:lang w:val="sv-SE"/>
          </w:rPr>
          <w:tab/>
        </w:r>
        <w:r w:rsidRPr="005736D9">
          <w:rPr>
            <w:rStyle w:val="Hyperlink"/>
            <w:noProof/>
          </w:rPr>
          <w:t>Whether a TX profile is mapped to a service type and/or a L2 ID is up to SA2</w:t>
        </w:r>
        <w:r w:rsidRPr="005736D9">
          <w:rPr>
            <w:rStyle w:val="Hyperlink"/>
            <w:rFonts w:cs="Arial"/>
            <w:noProof/>
          </w:rPr>
          <w:t>.</w:t>
        </w:r>
      </w:hyperlink>
    </w:p>
    <w:p w14:paraId="691124C5" w14:textId="0F28D716"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73" w:history="1">
        <w:r w:rsidRPr="005736D9">
          <w:rPr>
            <w:rStyle w:val="Hyperlink"/>
            <w:noProof/>
          </w:rPr>
          <w:t>Proposal 36</w:t>
        </w:r>
        <w:r>
          <w:rPr>
            <w:rFonts w:asciiTheme="minorHAnsi" w:eastAsiaTheme="minorEastAsia" w:hAnsiTheme="minorHAnsi" w:cstheme="minorBidi"/>
            <w:b w:val="0"/>
            <w:noProof/>
            <w:sz w:val="22"/>
            <w:szCs w:val="22"/>
            <w:lang w:val="sv-SE"/>
          </w:rPr>
          <w:tab/>
        </w:r>
        <w:r w:rsidRPr="005736D9">
          <w:rPr>
            <w:rStyle w:val="Hyperlink"/>
            <w:noProof/>
          </w:rPr>
          <w:t>RAN2 to adopt a new term e.g., “communication profile” to replace the term “TX profile”</w:t>
        </w:r>
      </w:hyperlink>
    </w:p>
    <w:p w14:paraId="51BC7E7E" w14:textId="481B2DAD"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74" w:history="1">
        <w:r w:rsidRPr="005736D9">
          <w:rPr>
            <w:rStyle w:val="Hyperlink"/>
            <w:noProof/>
          </w:rPr>
          <w:t>Proposal 37</w:t>
        </w:r>
        <w:r>
          <w:rPr>
            <w:rFonts w:asciiTheme="minorHAnsi" w:eastAsiaTheme="minorEastAsia" w:hAnsiTheme="minorHAnsi" w:cstheme="minorBidi"/>
            <w:b w:val="0"/>
            <w:noProof/>
            <w:sz w:val="22"/>
            <w:szCs w:val="22"/>
            <w:lang w:val="sv-SE"/>
          </w:rPr>
          <w:tab/>
        </w:r>
        <w:r w:rsidRPr="005736D9">
          <w:rPr>
            <w:rStyle w:val="Hyperlink"/>
            <w:noProof/>
          </w:rPr>
          <w:t>Define rules for UE to determine which profile shall be applied in case UE has data with different profiles (e.g., belonging to different services types, etc.) for transmission, e.g., select the profile according to the service with the highest priority</w:t>
        </w:r>
        <w:r w:rsidRPr="005736D9">
          <w:rPr>
            <w:rStyle w:val="Hyperlink"/>
            <w:rFonts w:cs="Arial"/>
            <w:noProof/>
          </w:rPr>
          <w:t>.</w:t>
        </w:r>
      </w:hyperlink>
    </w:p>
    <w:p w14:paraId="474D9B50" w14:textId="7C5E1B84"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75" w:history="1">
        <w:r w:rsidRPr="005736D9">
          <w:rPr>
            <w:rStyle w:val="Hyperlink"/>
            <w:noProof/>
          </w:rPr>
          <w:t>Proposal 38</w:t>
        </w:r>
        <w:r>
          <w:rPr>
            <w:rFonts w:asciiTheme="minorHAnsi" w:eastAsiaTheme="minorEastAsia" w:hAnsiTheme="minorHAnsi" w:cstheme="minorBidi"/>
            <w:b w:val="0"/>
            <w:noProof/>
            <w:sz w:val="22"/>
            <w:szCs w:val="22"/>
            <w:lang w:val="sv-SE"/>
          </w:rPr>
          <w:tab/>
        </w:r>
        <w:r w:rsidRPr="005736D9">
          <w:rPr>
            <w:rStyle w:val="Hyperlink"/>
            <w:rFonts w:cs="Arial"/>
            <w:noProof/>
          </w:rPr>
          <w:t xml:space="preserve">A RX UE may determine SL DRX to be disabled </w:t>
        </w:r>
        <w:r w:rsidRPr="005736D9">
          <w:rPr>
            <w:rStyle w:val="Hyperlink"/>
            <w:noProof/>
          </w:rPr>
          <w:t>when a new service becomes available, and the TX profile of the new service doesn’t allow SL DRX to be applied</w:t>
        </w:r>
        <w:r w:rsidRPr="005736D9">
          <w:rPr>
            <w:rStyle w:val="Hyperlink"/>
            <w:rFonts w:cs="Arial"/>
            <w:noProof/>
          </w:rPr>
          <w:t>.</w:t>
        </w:r>
      </w:hyperlink>
    </w:p>
    <w:p w14:paraId="074C295A" w14:textId="19582174" w:rsidR="00EC34AB" w:rsidRDefault="00EC34AB">
      <w:pPr>
        <w:pStyle w:val="TableofFigures"/>
        <w:tabs>
          <w:tab w:val="right" w:leader="dot" w:pos="9629"/>
        </w:tabs>
        <w:rPr>
          <w:rFonts w:asciiTheme="minorHAnsi" w:eastAsiaTheme="minorEastAsia" w:hAnsiTheme="minorHAnsi" w:cstheme="minorBidi"/>
          <w:b w:val="0"/>
          <w:noProof/>
          <w:sz w:val="22"/>
          <w:szCs w:val="22"/>
          <w:lang w:val="sv-SE"/>
        </w:rPr>
      </w:pPr>
      <w:hyperlink w:anchor="_Toc85716477" w:history="1">
        <w:r w:rsidRPr="005736D9">
          <w:rPr>
            <w:rStyle w:val="Hyperlink"/>
            <w:noProof/>
          </w:rPr>
          <w:t>Proposal 39</w:t>
        </w:r>
        <w:r>
          <w:rPr>
            <w:rFonts w:asciiTheme="minorHAnsi" w:eastAsiaTheme="minorEastAsia" w:hAnsiTheme="minorHAnsi" w:cstheme="minorBidi"/>
            <w:b w:val="0"/>
            <w:noProof/>
            <w:sz w:val="22"/>
            <w:szCs w:val="22"/>
            <w:lang w:val="sv-SE"/>
          </w:rPr>
          <w:tab/>
        </w:r>
        <w:r w:rsidRPr="005736D9">
          <w:rPr>
            <w:rStyle w:val="Hyperlink"/>
            <w:rFonts w:cs="Arial"/>
            <w:noProof/>
          </w:rPr>
          <w:t>Upon arrival of a new service whose TX profile doesn’t allow SL DRX to be applied, UE may inform this to its neighbour UEs which have unicast connections to the UE and the gNB if the UE is in RRC CONNECTED.</w:t>
        </w:r>
      </w:hyperlink>
    </w:p>
    <w:p w14:paraId="7891810D" w14:textId="206B6131" w:rsidR="00FA767E" w:rsidRDefault="00DD3FC7" w:rsidP="00DD3FC7">
      <w:r>
        <w:rPr>
          <w:b/>
          <w:bCs/>
          <w:lang w:val="en-US"/>
        </w:rPr>
        <w:fldChar w:fldCharType="end"/>
      </w:r>
    </w:p>
    <w:p w14:paraId="0110C271" w14:textId="77777777" w:rsidR="00FA767E" w:rsidRDefault="00FA767E"/>
    <w:p w14:paraId="7B00201F" w14:textId="77777777" w:rsidR="00FA767E" w:rsidRDefault="005E4D6E">
      <w:pPr>
        <w:pStyle w:val="Heading1"/>
      </w:pPr>
      <w:bookmarkStart w:id="72" w:name="_In-sequence_SDU_delivery"/>
      <w:bookmarkEnd w:id="72"/>
      <w:r>
        <w:t>References</w:t>
      </w:r>
    </w:p>
    <w:p w14:paraId="4EDD3282" w14:textId="66EED62F" w:rsidR="00FA767E" w:rsidRDefault="00ED6801">
      <w:pPr>
        <w:pStyle w:val="Reference"/>
      </w:pPr>
      <w:bookmarkStart w:id="73" w:name="_Ref174151459"/>
      <w:bookmarkStart w:id="74" w:name="_Ref189809556"/>
      <w:r w:rsidRPr="00ED6801">
        <w:t>R2-2108982</w:t>
      </w:r>
      <w:r w:rsidR="00FF3E76">
        <w:t>,</w:t>
      </w:r>
      <w:r w:rsidRPr="00ED6801">
        <w:t xml:space="preserve"> Summary of [AT115-e][</w:t>
      </w:r>
      <w:proofErr w:type="gramStart"/>
      <w:r w:rsidRPr="00ED6801">
        <w:t>702][</w:t>
      </w:r>
      <w:proofErr w:type="gramEnd"/>
      <w:r w:rsidRPr="00ED6801">
        <w:t>V2X/SL] SL DRX configuration for UC</w:t>
      </w:r>
      <w:r w:rsidR="006C6262">
        <w:t xml:space="preserve">, </w:t>
      </w:r>
      <w:r w:rsidRPr="00ED6801">
        <w:t>Ericsson</w:t>
      </w:r>
    </w:p>
    <w:p w14:paraId="16E7842A" w14:textId="2FE1C783" w:rsidR="00FA767E" w:rsidRDefault="00C0205E">
      <w:pPr>
        <w:pStyle w:val="Reference"/>
      </w:pPr>
      <w:r w:rsidRPr="00C0205E">
        <w:t>R2-</w:t>
      </w:r>
      <w:r>
        <w:t>xxxxxx</w:t>
      </w:r>
      <w:r w:rsidR="00FF3E76">
        <w:t>,</w:t>
      </w:r>
      <w:r w:rsidRPr="00C0205E">
        <w:t xml:space="preserve"> </w:t>
      </w:r>
      <w:r w:rsidR="00FF3E76" w:rsidRPr="00FF3E76">
        <w:t>Summary of [POST115-e][</w:t>
      </w:r>
      <w:proofErr w:type="gramStart"/>
      <w:r w:rsidR="00FF3E76" w:rsidRPr="00FF3E76">
        <w:t>714][</w:t>
      </w:r>
      <w:proofErr w:type="gramEnd"/>
      <w:r w:rsidR="00FF3E76" w:rsidRPr="00FF3E76">
        <w:t>V2X/SL]</w:t>
      </w:r>
      <w:r w:rsidRPr="00C0205E">
        <w:t xml:space="preserve">, </w:t>
      </w:r>
      <w:r w:rsidR="00FF3E76">
        <w:t xml:space="preserve">OPPO </w:t>
      </w:r>
    </w:p>
    <w:bookmarkEnd w:id="73"/>
    <w:bookmarkEnd w:id="74"/>
    <w:p w14:paraId="4AC5F80E" w14:textId="77777777" w:rsidR="00FA767E" w:rsidRDefault="00FA767E">
      <w:pPr>
        <w:pStyle w:val="BodyText"/>
      </w:pPr>
    </w:p>
    <w:sectPr w:rsidR="00FA767E">
      <w:headerReference w:type="default" r:id="rId11"/>
      <w:footerReference w:type="default" r:id="rId12"/>
      <w:pgSz w:w="11907" w:h="16840"/>
      <w:pgMar w:top="1134"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B2705" w14:textId="77777777" w:rsidR="00E57EF9" w:rsidRDefault="00E57EF9">
      <w:r>
        <w:separator/>
      </w:r>
    </w:p>
  </w:endnote>
  <w:endnote w:type="continuationSeparator" w:id="0">
    <w:p w14:paraId="1239689E" w14:textId="77777777" w:rsidR="00E57EF9" w:rsidRDefault="00E57EF9">
      <w:r>
        <w:continuationSeparator/>
      </w:r>
    </w:p>
  </w:endnote>
  <w:endnote w:type="continuationNotice" w:id="1">
    <w:p w14:paraId="2A00C2B3" w14:textId="77777777" w:rsidR="00E57EF9" w:rsidRDefault="00E57EF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3A027" w14:textId="77777777" w:rsidR="00E57EF9" w:rsidRDefault="00E57EF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FA9B3" w14:textId="77777777" w:rsidR="00E57EF9" w:rsidRDefault="00E57EF9">
      <w:r>
        <w:rPr>
          <w:color w:val="000000"/>
        </w:rPr>
        <w:separator/>
      </w:r>
    </w:p>
  </w:footnote>
  <w:footnote w:type="continuationSeparator" w:id="0">
    <w:p w14:paraId="0EA572FB" w14:textId="77777777" w:rsidR="00E57EF9" w:rsidRDefault="00E57EF9">
      <w:r>
        <w:continuationSeparator/>
      </w:r>
    </w:p>
  </w:footnote>
  <w:footnote w:type="continuationNotice" w:id="1">
    <w:p w14:paraId="2746B81A" w14:textId="77777777" w:rsidR="00E57EF9" w:rsidRDefault="00E57EF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92E89" w14:textId="77777777" w:rsidR="00E57EF9" w:rsidRDefault="00E57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2FD6"/>
    <w:multiLevelType w:val="multilevel"/>
    <w:tmpl w:val="C922B602"/>
    <w:lvl w:ilvl="0">
      <w:numFmt w:val="bullet"/>
      <w:lvlText w:val="●"/>
      <w:lvlJc w:val="left"/>
      <w:pPr>
        <w:ind w:left="901" w:hanging="360"/>
      </w:pPr>
      <w:rPr>
        <w:rFonts w:ascii="Ericsson Hilda" w:hAnsi="Ericsson Hilda"/>
      </w:rPr>
    </w:lvl>
    <w:lvl w:ilvl="1">
      <w:numFmt w:val="bullet"/>
      <w:lvlText w:val="●"/>
      <w:lvlJc w:val="left"/>
      <w:pPr>
        <w:ind w:left="1621" w:hanging="360"/>
      </w:pPr>
      <w:rPr>
        <w:rFonts w:ascii="Ericsson Hilda" w:hAnsi="Ericsson Hilda"/>
      </w:rPr>
    </w:lvl>
    <w:lvl w:ilvl="2">
      <w:numFmt w:val="bullet"/>
      <w:lvlText w:val="●"/>
      <w:lvlJc w:val="left"/>
      <w:pPr>
        <w:ind w:left="2341" w:hanging="360"/>
      </w:pPr>
      <w:rPr>
        <w:rFonts w:ascii="Ericsson Hilda" w:hAnsi="Ericsson Hilda"/>
      </w:rPr>
    </w:lvl>
    <w:lvl w:ilvl="3">
      <w:numFmt w:val="bullet"/>
      <w:lvlText w:val="●"/>
      <w:lvlJc w:val="left"/>
      <w:pPr>
        <w:ind w:left="3061" w:hanging="360"/>
      </w:pPr>
      <w:rPr>
        <w:rFonts w:ascii="Ericsson Hilda" w:hAnsi="Ericsson Hilda"/>
      </w:rPr>
    </w:lvl>
    <w:lvl w:ilvl="4">
      <w:numFmt w:val="bullet"/>
      <w:lvlText w:val="●"/>
      <w:lvlJc w:val="left"/>
      <w:pPr>
        <w:ind w:left="3781" w:hanging="360"/>
      </w:pPr>
      <w:rPr>
        <w:rFonts w:ascii="Ericsson Hilda" w:hAnsi="Ericsson Hilda"/>
      </w:rPr>
    </w:lvl>
    <w:lvl w:ilvl="5">
      <w:numFmt w:val="bullet"/>
      <w:lvlText w:val="●"/>
      <w:lvlJc w:val="left"/>
      <w:pPr>
        <w:ind w:left="4501" w:hanging="360"/>
      </w:pPr>
      <w:rPr>
        <w:rFonts w:ascii="Ericsson Hilda" w:hAnsi="Ericsson Hilda"/>
      </w:rPr>
    </w:lvl>
    <w:lvl w:ilvl="6">
      <w:numFmt w:val="bullet"/>
      <w:lvlText w:val="●"/>
      <w:lvlJc w:val="left"/>
      <w:pPr>
        <w:ind w:left="5221" w:hanging="360"/>
      </w:pPr>
      <w:rPr>
        <w:rFonts w:ascii="Ericsson Hilda" w:hAnsi="Ericsson Hilda"/>
      </w:rPr>
    </w:lvl>
    <w:lvl w:ilvl="7">
      <w:numFmt w:val="bullet"/>
      <w:lvlText w:val="●"/>
      <w:lvlJc w:val="left"/>
      <w:pPr>
        <w:ind w:left="5941" w:hanging="360"/>
      </w:pPr>
      <w:rPr>
        <w:rFonts w:ascii="Ericsson Hilda" w:hAnsi="Ericsson Hilda"/>
      </w:rPr>
    </w:lvl>
    <w:lvl w:ilvl="8">
      <w:numFmt w:val="bullet"/>
      <w:lvlText w:val="●"/>
      <w:lvlJc w:val="left"/>
      <w:pPr>
        <w:ind w:left="6661" w:hanging="360"/>
      </w:pPr>
      <w:rPr>
        <w:rFonts w:ascii="Ericsson Hilda" w:hAnsi="Ericsson Hilda"/>
      </w:rPr>
    </w:lvl>
  </w:abstractNum>
  <w:abstractNum w:abstractNumId="1" w15:restartNumberingAfterBreak="0">
    <w:nsid w:val="0531541C"/>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70A488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079B0474"/>
    <w:multiLevelType w:val="multilevel"/>
    <w:tmpl w:val="FED6EFBA"/>
    <w:styleLink w:val="LFO3"/>
    <w:lvl w:ilvl="0">
      <w:start w:val="1"/>
      <w:numFmt w:val="decimal"/>
      <w:pStyle w:val="Proposal"/>
      <w:lvlText w:val="Proposal %1"/>
      <w:lvlJc w:val="left"/>
      <w:pPr>
        <w:ind w:left="400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C3E3A"/>
    <w:multiLevelType w:val="hybridMultilevel"/>
    <w:tmpl w:val="477A90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DAD5AFC"/>
    <w:multiLevelType w:val="hybridMultilevel"/>
    <w:tmpl w:val="78FCD9D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3D39FF"/>
    <w:multiLevelType w:val="multilevel"/>
    <w:tmpl w:val="37D0A608"/>
    <w:lvl w:ilvl="0">
      <w:start w:val="1"/>
      <w:numFmt w:val="decimal"/>
      <w:lvlText w:val="Observation %1"/>
      <w:lvlJc w:val="left"/>
      <w:pPr>
        <w:ind w:left="360" w:hanging="360"/>
      </w:p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F43C7D"/>
    <w:multiLevelType w:val="multilevel"/>
    <w:tmpl w:val="81A8AE56"/>
    <w:styleLink w:val="LFO14"/>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54F3378"/>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8900BC3"/>
    <w:multiLevelType w:val="hybridMultilevel"/>
    <w:tmpl w:val="C312164C"/>
    <w:lvl w:ilvl="0" w:tplc="C08440D6">
      <w:start w:val="1"/>
      <w:numFmt w:val="bullet"/>
      <w:lvlText w:val="•"/>
      <w:lvlJc w:val="left"/>
      <w:pPr>
        <w:tabs>
          <w:tab w:val="num" w:pos="720"/>
        </w:tabs>
        <w:ind w:left="720" w:hanging="360"/>
      </w:pPr>
      <w:rPr>
        <w:rFonts w:ascii="Arial" w:hAnsi="Arial" w:hint="default"/>
      </w:rPr>
    </w:lvl>
    <w:lvl w:ilvl="1" w:tplc="E1C6E63C">
      <w:start w:val="1"/>
      <w:numFmt w:val="bullet"/>
      <w:lvlText w:val="•"/>
      <w:lvlJc w:val="left"/>
      <w:pPr>
        <w:tabs>
          <w:tab w:val="num" w:pos="1440"/>
        </w:tabs>
        <w:ind w:left="1440" w:hanging="360"/>
      </w:pPr>
      <w:rPr>
        <w:rFonts w:ascii="Arial" w:hAnsi="Arial" w:hint="default"/>
      </w:rPr>
    </w:lvl>
    <w:lvl w:ilvl="2" w:tplc="1E4251B6">
      <w:numFmt w:val="bullet"/>
      <w:lvlText w:val="•"/>
      <w:lvlJc w:val="left"/>
      <w:pPr>
        <w:tabs>
          <w:tab w:val="num" w:pos="2160"/>
        </w:tabs>
        <w:ind w:left="2160" w:hanging="360"/>
      </w:pPr>
      <w:rPr>
        <w:rFonts w:ascii="Arial" w:hAnsi="Arial" w:hint="default"/>
      </w:rPr>
    </w:lvl>
    <w:lvl w:ilvl="3" w:tplc="275EA0A6" w:tentative="1">
      <w:start w:val="1"/>
      <w:numFmt w:val="bullet"/>
      <w:lvlText w:val="•"/>
      <w:lvlJc w:val="left"/>
      <w:pPr>
        <w:tabs>
          <w:tab w:val="num" w:pos="2880"/>
        </w:tabs>
        <w:ind w:left="2880" w:hanging="360"/>
      </w:pPr>
      <w:rPr>
        <w:rFonts w:ascii="Arial" w:hAnsi="Arial" w:hint="default"/>
      </w:rPr>
    </w:lvl>
    <w:lvl w:ilvl="4" w:tplc="975AF7E0" w:tentative="1">
      <w:start w:val="1"/>
      <w:numFmt w:val="bullet"/>
      <w:lvlText w:val="•"/>
      <w:lvlJc w:val="left"/>
      <w:pPr>
        <w:tabs>
          <w:tab w:val="num" w:pos="3600"/>
        </w:tabs>
        <w:ind w:left="3600" w:hanging="360"/>
      </w:pPr>
      <w:rPr>
        <w:rFonts w:ascii="Arial" w:hAnsi="Arial" w:hint="default"/>
      </w:rPr>
    </w:lvl>
    <w:lvl w:ilvl="5" w:tplc="CD524E68" w:tentative="1">
      <w:start w:val="1"/>
      <w:numFmt w:val="bullet"/>
      <w:lvlText w:val="•"/>
      <w:lvlJc w:val="left"/>
      <w:pPr>
        <w:tabs>
          <w:tab w:val="num" w:pos="4320"/>
        </w:tabs>
        <w:ind w:left="4320" w:hanging="360"/>
      </w:pPr>
      <w:rPr>
        <w:rFonts w:ascii="Arial" w:hAnsi="Arial" w:hint="default"/>
      </w:rPr>
    </w:lvl>
    <w:lvl w:ilvl="6" w:tplc="70D28BD4" w:tentative="1">
      <w:start w:val="1"/>
      <w:numFmt w:val="bullet"/>
      <w:lvlText w:val="•"/>
      <w:lvlJc w:val="left"/>
      <w:pPr>
        <w:tabs>
          <w:tab w:val="num" w:pos="5040"/>
        </w:tabs>
        <w:ind w:left="5040" w:hanging="360"/>
      </w:pPr>
      <w:rPr>
        <w:rFonts w:ascii="Arial" w:hAnsi="Arial" w:hint="default"/>
      </w:rPr>
    </w:lvl>
    <w:lvl w:ilvl="7" w:tplc="DAB2789C" w:tentative="1">
      <w:start w:val="1"/>
      <w:numFmt w:val="bullet"/>
      <w:lvlText w:val="•"/>
      <w:lvlJc w:val="left"/>
      <w:pPr>
        <w:tabs>
          <w:tab w:val="num" w:pos="5760"/>
        </w:tabs>
        <w:ind w:left="5760" w:hanging="360"/>
      </w:pPr>
      <w:rPr>
        <w:rFonts w:ascii="Arial" w:hAnsi="Arial" w:hint="default"/>
      </w:rPr>
    </w:lvl>
    <w:lvl w:ilvl="8" w:tplc="543015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15981"/>
    <w:multiLevelType w:val="multilevel"/>
    <w:tmpl w:val="EC7004B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29321122"/>
    <w:multiLevelType w:val="hybridMultilevel"/>
    <w:tmpl w:val="CC6E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86A72"/>
    <w:multiLevelType w:val="multilevel"/>
    <w:tmpl w:val="BDEA5008"/>
    <w:styleLink w:val="LFO21"/>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BBA4BFF"/>
    <w:multiLevelType w:val="hybridMultilevel"/>
    <w:tmpl w:val="FFA6152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2C5F0738"/>
    <w:multiLevelType w:val="multilevel"/>
    <w:tmpl w:val="45986A98"/>
    <w:styleLink w:val="LFO10"/>
    <w:lvl w:ilvl="0">
      <w:start w:val="1"/>
      <w:numFmt w:val="lowerRoman"/>
      <w:pStyle w:val="ListNumber3"/>
      <w:lvlText w:val="%1."/>
      <w:lvlJc w:val="righ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2DB6567E"/>
    <w:multiLevelType w:val="hybridMultilevel"/>
    <w:tmpl w:val="9AE0142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1A70461"/>
    <w:multiLevelType w:val="multilevel"/>
    <w:tmpl w:val="3954967A"/>
    <w:styleLink w:val="LFO20"/>
    <w:lvl w:ilvl="0">
      <w:numFmt w:val="bullet"/>
      <w:pStyle w:val="ListBullet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7" w15:restartNumberingAfterBreak="0">
    <w:nsid w:val="31E00BF0"/>
    <w:multiLevelType w:val="hybridMultilevel"/>
    <w:tmpl w:val="3ABCD0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92758F5"/>
    <w:multiLevelType w:val="multilevel"/>
    <w:tmpl w:val="E59E9D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9BD531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39E67ACB"/>
    <w:multiLevelType w:val="hybridMultilevel"/>
    <w:tmpl w:val="01B6F5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lvlText w:val="Proposal %1"/>
      <w:lvlJc w:val="left"/>
      <w:pPr>
        <w:tabs>
          <w:tab w:val="num" w:pos="10214"/>
        </w:tabs>
        <w:ind w:left="102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20449"/>
    <w:multiLevelType w:val="multilevel"/>
    <w:tmpl w:val="2550F768"/>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C81331"/>
    <w:multiLevelType w:val="hybridMultilevel"/>
    <w:tmpl w:val="02920F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 w15:restartNumberingAfterBreak="0">
    <w:nsid w:val="3E947836"/>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4327B1B"/>
    <w:multiLevelType w:val="multilevel"/>
    <w:tmpl w:val="1C66D808"/>
    <w:styleLink w:val="LFO19"/>
    <w:lvl w:ilvl="0">
      <w:numFmt w:val="bullet"/>
      <w:pStyle w:val="ListBullet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27" w15:restartNumberingAfterBreak="0">
    <w:nsid w:val="444B21C9"/>
    <w:multiLevelType w:val="multilevel"/>
    <w:tmpl w:val="96ACBDC4"/>
    <w:styleLink w:val="LFO16"/>
    <w:lvl w:ilvl="0">
      <w:numFmt w:val="bullet"/>
      <w:pStyle w:val="List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8" w15:restartNumberingAfterBreak="0">
    <w:nsid w:val="48D143E9"/>
    <w:multiLevelType w:val="multilevel"/>
    <w:tmpl w:val="1A1E687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D16FB2"/>
    <w:multiLevelType w:val="hybridMultilevel"/>
    <w:tmpl w:val="7E4A7EB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53714B"/>
    <w:multiLevelType w:val="multilevel"/>
    <w:tmpl w:val="3592B2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5B4231C7"/>
    <w:multiLevelType w:val="multilevel"/>
    <w:tmpl w:val="B922E46A"/>
    <w:lvl w:ilvl="0">
      <w:start w:val="1"/>
      <w:numFmt w:val="decimal"/>
      <w:lvlText w:val="%1)"/>
      <w:lvlJc w:val="left"/>
      <w:pPr>
        <w:ind w:left="360" w:hanging="360"/>
      </w:pPr>
    </w:lvl>
    <w:lvl w:ilvl="1">
      <w:numFmt w:val="bullet"/>
      <w:lvlText w:val="●"/>
      <w:lvlJc w:val="left"/>
      <w:pPr>
        <w:ind w:left="1080" w:hanging="360"/>
      </w:pPr>
      <w:rPr>
        <w:rFonts w:ascii="Ericsson Hilda" w:hAnsi="Ericsson Hilda"/>
      </w:rPr>
    </w:lvl>
    <w:lvl w:ilvl="2">
      <w:numFmt w:val="bullet"/>
      <w:lvlText w:val="●"/>
      <w:lvlJc w:val="left"/>
      <w:pPr>
        <w:ind w:left="1800" w:hanging="360"/>
      </w:pPr>
      <w:rPr>
        <w:rFonts w:ascii="Ericsson Hilda" w:hAnsi="Ericsson Hilda"/>
      </w:rPr>
    </w:lvl>
    <w:lvl w:ilvl="3">
      <w:numFmt w:val="bullet"/>
      <w:lvlText w:val="●"/>
      <w:lvlJc w:val="left"/>
      <w:pPr>
        <w:ind w:left="2520" w:hanging="360"/>
      </w:pPr>
      <w:rPr>
        <w:rFonts w:ascii="Ericsson Hilda" w:hAnsi="Ericsson Hilda"/>
      </w:rPr>
    </w:lvl>
    <w:lvl w:ilvl="4">
      <w:numFmt w:val="bullet"/>
      <w:lvlText w:val="●"/>
      <w:lvlJc w:val="left"/>
      <w:pPr>
        <w:ind w:left="3240" w:hanging="360"/>
      </w:pPr>
      <w:rPr>
        <w:rFonts w:ascii="Ericsson Hilda" w:hAnsi="Ericsson Hilda"/>
      </w:rPr>
    </w:lvl>
    <w:lvl w:ilvl="5">
      <w:numFmt w:val="bullet"/>
      <w:lvlText w:val="●"/>
      <w:lvlJc w:val="left"/>
      <w:pPr>
        <w:ind w:left="3960" w:hanging="360"/>
      </w:pPr>
      <w:rPr>
        <w:rFonts w:ascii="Ericsson Hilda" w:hAnsi="Ericsson Hilda"/>
      </w:rPr>
    </w:lvl>
    <w:lvl w:ilvl="6">
      <w:numFmt w:val="bullet"/>
      <w:lvlText w:val="●"/>
      <w:lvlJc w:val="left"/>
      <w:pPr>
        <w:ind w:left="4680" w:hanging="360"/>
      </w:pPr>
      <w:rPr>
        <w:rFonts w:ascii="Ericsson Hilda" w:hAnsi="Ericsson Hilda"/>
      </w:rPr>
    </w:lvl>
    <w:lvl w:ilvl="7">
      <w:numFmt w:val="bullet"/>
      <w:lvlText w:val="●"/>
      <w:lvlJc w:val="left"/>
      <w:pPr>
        <w:ind w:left="5400" w:hanging="360"/>
      </w:pPr>
      <w:rPr>
        <w:rFonts w:ascii="Ericsson Hilda" w:hAnsi="Ericsson Hilda"/>
      </w:rPr>
    </w:lvl>
    <w:lvl w:ilvl="8">
      <w:numFmt w:val="bullet"/>
      <w:lvlText w:val="●"/>
      <w:lvlJc w:val="left"/>
      <w:pPr>
        <w:ind w:left="6120" w:hanging="360"/>
      </w:pPr>
      <w:rPr>
        <w:rFonts w:ascii="Ericsson Hilda" w:hAnsi="Ericsson Hilda"/>
      </w:rPr>
    </w:lvl>
  </w:abstractNum>
  <w:abstractNum w:abstractNumId="34" w15:restartNumberingAfterBreak="0">
    <w:nsid w:val="5C044F1B"/>
    <w:multiLevelType w:val="hybridMultilevel"/>
    <w:tmpl w:val="C53295FA"/>
    <w:lvl w:ilvl="0" w:tplc="997223B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5" w15:restartNumberingAfterBreak="0">
    <w:nsid w:val="5DF97106"/>
    <w:multiLevelType w:val="multilevel"/>
    <w:tmpl w:val="774047B8"/>
    <w:styleLink w:val="LFO17"/>
    <w:lvl w:ilvl="0">
      <w:numFmt w:val="bullet"/>
      <w:pStyle w:val="ListBullet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36" w15:restartNumberingAfterBreak="0">
    <w:nsid w:val="5F2D1CCB"/>
    <w:multiLevelType w:val="hybridMultilevel"/>
    <w:tmpl w:val="EB4C6F16"/>
    <w:lvl w:ilvl="0" w:tplc="9BD27166">
      <w:start w:val="2"/>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29B110A"/>
    <w:multiLevelType w:val="multilevel"/>
    <w:tmpl w:val="E4D69B12"/>
    <w:styleLink w:val="LFO22"/>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63AD2A36"/>
    <w:multiLevelType w:val="hybridMultilevel"/>
    <w:tmpl w:val="27B2340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9" w15:restartNumberingAfterBreak="0">
    <w:nsid w:val="647101F0"/>
    <w:multiLevelType w:val="hybridMultilevel"/>
    <w:tmpl w:val="2D14C51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40" w15:restartNumberingAfterBreak="0">
    <w:nsid w:val="673F2B69"/>
    <w:multiLevelType w:val="hybridMultilevel"/>
    <w:tmpl w:val="18FAA83A"/>
    <w:lvl w:ilvl="0" w:tplc="0409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A9808BB"/>
    <w:multiLevelType w:val="multilevel"/>
    <w:tmpl w:val="200004AA"/>
    <w:styleLink w:val="LFO13"/>
    <w:lvl w:ilvl="0">
      <w:start w:val="1"/>
      <w:numFmt w:val="decimal"/>
      <w:pStyle w:val="Observation"/>
      <w:lvlText w:val="Observation %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B2D5AB9"/>
    <w:multiLevelType w:val="hybridMultilevel"/>
    <w:tmpl w:val="4D8EAC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C1C3E19"/>
    <w:multiLevelType w:val="hybridMultilevel"/>
    <w:tmpl w:val="244AB0C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C571AE8"/>
    <w:multiLevelType w:val="multilevel"/>
    <w:tmpl w:val="BA78FFF2"/>
    <w:styleLink w:val="LFO18"/>
    <w:lvl w:ilvl="0">
      <w:numFmt w:val="bullet"/>
      <w:pStyle w:val="ListBullet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45" w15:restartNumberingAfterBreak="0">
    <w:nsid w:val="700B22DD"/>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2557C24"/>
    <w:multiLevelType w:val="hybridMultilevel"/>
    <w:tmpl w:val="96D29E3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4412362"/>
    <w:multiLevelType w:val="hybridMultilevel"/>
    <w:tmpl w:val="1BD2C9C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8" w15:restartNumberingAfterBreak="0">
    <w:nsid w:val="77303082"/>
    <w:multiLevelType w:val="multilevel"/>
    <w:tmpl w:val="49140336"/>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49" w15:restartNumberingAfterBreak="0">
    <w:nsid w:val="788C616C"/>
    <w:multiLevelType w:val="hybridMultilevel"/>
    <w:tmpl w:val="8D1AC31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0" w15:restartNumberingAfterBreak="0">
    <w:nsid w:val="7D2711E2"/>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3"/>
  </w:num>
  <w:num w:numId="3">
    <w:abstractNumId w:val="14"/>
  </w:num>
  <w:num w:numId="4">
    <w:abstractNumId w:val="41"/>
  </w:num>
  <w:num w:numId="5">
    <w:abstractNumId w:val="7"/>
  </w:num>
  <w:num w:numId="6">
    <w:abstractNumId w:val="27"/>
  </w:num>
  <w:num w:numId="7">
    <w:abstractNumId w:val="35"/>
  </w:num>
  <w:num w:numId="8">
    <w:abstractNumId w:val="44"/>
  </w:num>
  <w:num w:numId="9">
    <w:abstractNumId w:val="26"/>
  </w:num>
  <w:num w:numId="10">
    <w:abstractNumId w:val="16"/>
  </w:num>
  <w:num w:numId="11">
    <w:abstractNumId w:val="12"/>
  </w:num>
  <w:num w:numId="12">
    <w:abstractNumId w:val="37"/>
  </w:num>
  <w:num w:numId="13">
    <w:abstractNumId w:val="33"/>
  </w:num>
  <w:num w:numId="14">
    <w:abstractNumId w:val="6"/>
  </w:num>
  <w:num w:numId="15">
    <w:abstractNumId w:val="0"/>
  </w:num>
  <w:num w:numId="16">
    <w:abstractNumId w:val="48"/>
  </w:num>
  <w:num w:numId="17">
    <w:abstractNumId w:val="32"/>
  </w:num>
  <w:num w:numId="18">
    <w:abstractNumId w:val="10"/>
  </w:num>
  <w:num w:numId="19">
    <w:abstractNumId w:val="46"/>
  </w:num>
  <w:num w:numId="20">
    <w:abstractNumId w:val="4"/>
  </w:num>
  <w:num w:numId="21">
    <w:abstractNumId w:val="29"/>
  </w:num>
  <w:num w:numId="22">
    <w:abstractNumId w:val="21"/>
  </w:num>
  <w:num w:numId="23">
    <w:abstractNumId w:val="23"/>
  </w:num>
  <w:num w:numId="24">
    <w:abstractNumId w:val="31"/>
  </w:num>
  <w:num w:numId="25">
    <w:abstractNumId w:val="9"/>
  </w:num>
  <w:num w:numId="26">
    <w:abstractNumId w:val="42"/>
  </w:num>
  <w:num w:numId="27">
    <w:abstractNumId w:val="50"/>
  </w:num>
  <w:num w:numId="28">
    <w:abstractNumId w:val="34"/>
  </w:num>
  <w:num w:numId="29">
    <w:abstractNumId w:val="19"/>
  </w:num>
  <w:num w:numId="30">
    <w:abstractNumId w:val="25"/>
  </w:num>
  <w:num w:numId="31">
    <w:abstractNumId w:val="20"/>
  </w:num>
  <w:num w:numId="32">
    <w:abstractNumId w:val="15"/>
  </w:num>
  <w:num w:numId="33">
    <w:abstractNumId w:val="2"/>
  </w:num>
  <w:num w:numId="34">
    <w:abstractNumId w:val="11"/>
  </w:num>
  <w:num w:numId="35">
    <w:abstractNumId w:val="1"/>
  </w:num>
  <w:num w:numId="36">
    <w:abstractNumId w:val="45"/>
  </w:num>
  <w:num w:numId="37">
    <w:abstractNumId w:val="36"/>
  </w:num>
  <w:num w:numId="38">
    <w:abstractNumId w:val="43"/>
  </w:num>
  <w:num w:numId="39">
    <w:abstractNumId w:val="28"/>
  </w:num>
  <w:num w:numId="40">
    <w:abstractNumId w:val="8"/>
  </w:num>
  <w:num w:numId="41">
    <w:abstractNumId w:val="17"/>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49"/>
  </w:num>
  <w:num w:numId="45">
    <w:abstractNumId w:val="39"/>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num>
  <w:num w:numId="48">
    <w:abstractNumId w:val="38"/>
  </w:num>
  <w:num w:numId="49">
    <w:abstractNumId w:val="13"/>
  </w:num>
  <w:num w:numId="50">
    <w:abstractNumId w:val="47"/>
  </w:num>
  <w:num w:numId="51">
    <w:abstractNumId w:val="30"/>
  </w:num>
  <w:num w:numId="52">
    <w:abstractNumId w:val="51"/>
    <w:lvlOverride w:ilvl="0"/>
    <w:lvlOverride w:ilvl="1"/>
    <w:lvlOverride w:ilvl="2"/>
    <w:lvlOverride w:ilvl="3"/>
    <w:lvlOverride w:ilvl="4"/>
    <w:lvlOverride w:ilvl="5"/>
    <w:lvlOverride w:ilvl="6"/>
    <w:lvlOverride w:ilvl="7"/>
    <w:lvlOverride w:ilvl="8"/>
  </w:num>
  <w:num w:numId="53">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trackRevisions/>
  <w:defaultTabStop w:val="567"/>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7E"/>
    <w:rsid w:val="00000004"/>
    <w:rsid w:val="000006E6"/>
    <w:rsid w:val="0000240D"/>
    <w:rsid w:val="0000268F"/>
    <w:rsid w:val="00003086"/>
    <w:rsid w:val="00003939"/>
    <w:rsid w:val="00004CB9"/>
    <w:rsid w:val="00005DAB"/>
    <w:rsid w:val="000108C3"/>
    <w:rsid w:val="000115DC"/>
    <w:rsid w:val="00012772"/>
    <w:rsid w:val="000133D8"/>
    <w:rsid w:val="000138FD"/>
    <w:rsid w:val="00013E51"/>
    <w:rsid w:val="00014121"/>
    <w:rsid w:val="000146B4"/>
    <w:rsid w:val="0001506A"/>
    <w:rsid w:val="00015105"/>
    <w:rsid w:val="00016892"/>
    <w:rsid w:val="000224A2"/>
    <w:rsid w:val="0002318B"/>
    <w:rsid w:val="00024DAD"/>
    <w:rsid w:val="00024EDF"/>
    <w:rsid w:val="00024FCA"/>
    <w:rsid w:val="0002569C"/>
    <w:rsid w:val="00025EA8"/>
    <w:rsid w:val="00026E74"/>
    <w:rsid w:val="000277F4"/>
    <w:rsid w:val="00027C02"/>
    <w:rsid w:val="00030085"/>
    <w:rsid w:val="0003013B"/>
    <w:rsid w:val="00030C32"/>
    <w:rsid w:val="00031679"/>
    <w:rsid w:val="000329D2"/>
    <w:rsid w:val="00033B74"/>
    <w:rsid w:val="000362C0"/>
    <w:rsid w:val="000362C3"/>
    <w:rsid w:val="00036FEA"/>
    <w:rsid w:val="0003703F"/>
    <w:rsid w:val="00040D02"/>
    <w:rsid w:val="00041B20"/>
    <w:rsid w:val="00041C8A"/>
    <w:rsid w:val="00042A50"/>
    <w:rsid w:val="0004356C"/>
    <w:rsid w:val="0004382C"/>
    <w:rsid w:val="00043B98"/>
    <w:rsid w:val="00043DE1"/>
    <w:rsid w:val="00044556"/>
    <w:rsid w:val="00045D49"/>
    <w:rsid w:val="0004627F"/>
    <w:rsid w:val="00047B4B"/>
    <w:rsid w:val="00050467"/>
    <w:rsid w:val="00050468"/>
    <w:rsid w:val="0005084E"/>
    <w:rsid w:val="00050AB8"/>
    <w:rsid w:val="00052F54"/>
    <w:rsid w:val="000542AA"/>
    <w:rsid w:val="000614A6"/>
    <w:rsid w:val="00062012"/>
    <w:rsid w:val="000635C7"/>
    <w:rsid w:val="00063FF7"/>
    <w:rsid w:val="00064F0D"/>
    <w:rsid w:val="00066C63"/>
    <w:rsid w:val="0006726F"/>
    <w:rsid w:val="00067A2C"/>
    <w:rsid w:val="00070739"/>
    <w:rsid w:val="000709F2"/>
    <w:rsid w:val="00071777"/>
    <w:rsid w:val="00071BE3"/>
    <w:rsid w:val="00072C1C"/>
    <w:rsid w:val="00073628"/>
    <w:rsid w:val="00073B47"/>
    <w:rsid w:val="000743F5"/>
    <w:rsid w:val="00074CE6"/>
    <w:rsid w:val="00075004"/>
    <w:rsid w:val="0007595D"/>
    <w:rsid w:val="00075F08"/>
    <w:rsid w:val="000766E7"/>
    <w:rsid w:val="00076D71"/>
    <w:rsid w:val="000812C5"/>
    <w:rsid w:val="00081DD2"/>
    <w:rsid w:val="0008269D"/>
    <w:rsid w:val="000863BA"/>
    <w:rsid w:val="000876A9"/>
    <w:rsid w:val="00090851"/>
    <w:rsid w:val="0009085E"/>
    <w:rsid w:val="0009087F"/>
    <w:rsid w:val="00092A6B"/>
    <w:rsid w:val="00093D29"/>
    <w:rsid w:val="000959AE"/>
    <w:rsid w:val="000A2F10"/>
    <w:rsid w:val="000A4EAB"/>
    <w:rsid w:val="000A60C8"/>
    <w:rsid w:val="000A6726"/>
    <w:rsid w:val="000A778B"/>
    <w:rsid w:val="000A7884"/>
    <w:rsid w:val="000A799D"/>
    <w:rsid w:val="000A7EDE"/>
    <w:rsid w:val="000B0D5E"/>
    <w:rsid w:val="000B1DB9"/>
    <w:rsid w:val="000B2FE7"/>
    <w:rsid w:val="000B34B4"/>
    <w:rsid w:val="000B4843"/>
    <w:rsid w:val="000B4AFD"/>
    <w:rsid w:val="000B5499"/>
    <w:rsid w:val="000B6634"/>
    <w:rsid w:val="000C059E"/>
    <w:rsid w:val="000C066A"/>
    <w:rsid w:val="000C31B7"/>
    <w:rsid w:val="000C3D4B"/>
    <w:rsid w:val="000C5AFC"/>
    <w:rsid w:val="000D0288"/>
    <w:rsid w:val="000D0325"/>
    <w:rsid w:val="000D0B87"/>
    <w:rsid w:val="000D293B"/>
    <w:rsid w:val="000D341C"/>
    <w:rsid w:val="000D36E5"/>
    <w:rsid w:val="000D3C6C"/>
    <w:rsid w:val="000D5763"/>
    <w:rsid w:val="000D6D4C"/>
    <w:rsid w:val="000D75B5"/>
    <w:rsid w:val="000D782C"/>
    <w:rsid w:val="000E1508"/>
    <w:rsid w:val="000E31A1"/>
    <w:rsid w:val="000E409B"/>
    <w:rsid w:val="000E541D"/>
    <w:rsid w:val="000E65CF"/>
    <w:rsid w:val="000E7673"/>
    <w:rsid w:val="000E7D90"/>
    <w:rsid w:val="000F025F"/>
    <w:rsid w:val="000F0EF2"/>
    <w:rsid w:val="000F17FA"/>
    <w:rsid w:val="000F1FE0"/>
    <w:rsid w:val="000F245F"/>
    <w:rsid w:val="000F26E9"/>
    <w:rsid w:val="000F2C90"/>
    <w:rsid w:val="000F3188"/>
    <w:rsid w:val="000F3369"/>
    <w:rsid w:val="000F4BA7"/>
    <w:rsid w:val="00100159"/>
    <w:rsid w:val="00101866"/>
    <w:rsid w:val="00102122"/>
    <w:rsid w:val="001028A9"/>
    <w:rsid w:val="0010459A"/>
    <w:rsid w:val="0010774B"/>
    <w:rsid w:val="00107BAA"/>
    <w:rsid w:val="00110349"/>
    <w:rsid w:val="00110F3B"/>
    <w:rsid w:val="00111ABF"/>
    <w:rsid w:val="00111E28"/>
    <w:rsid w:val="00112AB8"/>
    <w:rsid w:val="00113CAD"/>
    <w:rsid w:val="001209CE"/>
    <w:rsid w:val="001212BD"/>
    <w:rsid w:val="00123B70"/>
    <w:rsid w:val="001242BB"/>
    <w:rsid w:val="00124BF0"/>
    <w:rsid w:val="0012516C"/>
    <w:rsid w:val="001261AB"/>
    <w:rsid w:val="00126602"/>
    <w:rsid w:val="00126826"/>
    <w:rsid w:val="00126B54"/>
    <w:rsid w:val="00126F22"/>
    <w:rsid w:val="00127413"/>
    <w:rsid w:val="00127B20"/>
    <w:rsid w:val="001301C7"/>
    <w:rsid w:val="001302E2"/>
    <w:rsid w:val="0013079A"/>
    <w:rsid w:val="00130A2B"/>
    <w:rsid w:val="00132FE2"/>
    <w:rsid w:val="001345DE"/>
    <w:rsid w:val="001356E6"/>
    <w:rsid w:val="00136A4F"/>
    <w:rsid w:val="00137670"/>
    <w:rsid w:val="00137900"/>
    <w:rsid w:val="001411EE"/>
    <w:rsid w:val="00141887"/>
    <w:rsid w:val="00141C3E"/>
    <w:rsid w:val="00142912"/>
    <w:rsid w:val="00143325"/>
    <w:rsid w:val="00143E6C"/>
    <w:rsid w:val="001446AA"/>
    <w:rsid w:val="0014514A"/>
    <w:rsid w:val="00147034"/>
    <w:rsid w:val="00151111"/>
    <w:rsid w:val="00151228"/>
    <w:rsid w:val="0015206E"/>
    <w:rsid w:val="00152406"/>
    <w:rsid w:val="00152EBC"/>
    <w:rsid w:val="001533AC"/>
    <w:rsid w:val="00153B38"/>
    <w:rsid w:val="00153CDB"/>
    <w:rsid w:val="00153D27"/>
    <w:rsid w:val="001546D0"/>
    <w:rsid w:val="00154829"/>
    <w:rsid w:val="001552B9"/>
    <w:rsid w:val="0015561C"/>
    <w:rsid w:val="00160268"/>
    <w:rsid w:val="00161D81"/>
    <w:rsid w:val="0016368D"/>
    <w:rsid w:val="00164FD6"/>
    <w:rsid w:val="00165EDA"/>
    <w:rsid w:val="00166E6F"/>
    <w:rsid w:val="001677BF"/>
    <w:rsid w:val="0017061B"/>
    <w:rsid w:val="00170C31"/>
    <w:rsid w:val="00171855"/>
    <w:rsid w:val="00173E2B"/>
    <w:rsid w:val="0017532E"/>
    <w:rsid w:val="00175A59"/>
    <w:rsid w:val="00175BD6"/>
    <w:rsid w:val="00175EE0"/>
    <w:rsid w:val="001770ED"/>
    <w:rsid w:val="001810EC"/>
    <w:rsid w:val="00181A23"/>
    <w:rsid w:val="00182021"/>
    <w:rsid w:val="001823F6"/>
    <w:rsid w:val="00183581"/>
    <w:rsid w:val="00184904"/>
    <w:rsid w:val="001849C6"/>
    <w:rsid w:val="00184CCD"/>
    <w:rsid w:val="00185166"/>
    <w:rsid w:val="00185DBF"/>
    <w:rsid w:val="00186595"/>
    <w:rsid w:val="00186ABF"/>
    <w:rsid w:val="00187C21"/>
    <w:rsid w:val="00190864"/>
    <w:rsid w:val="00190C81"/>
    <w:rsid w:val="00191070"/>
    <w:rsid w:val="00191C51"/>
    <w:rsid w:val="001934EE"/>
    <w:rsid w:val="00195D85"/>
    <w:rsid w:val="001971C8"/>
    <w:rsid w:val="001A1E55"/>
    <w:rsid w:val="001A2518"/>
    <w:rsid w:val="001A2828"/>
    <w:rsid w:val="001A2EFB"/>
    <w:rsid w:val="001A481C"/>
    <w:rsid w:val="001A4A2A"/>
    <w:rsid w:val="001A5FED"/>
    <w:rsid w:val="001A6D24"/>
    <w:rsid w:val="001A7006"/>
    <w:rsid w:val="001B1333"/>
    <w:rsid w:val="001B1A44"/>
    <w:rsid w:val="001B2404"/>
    <w:rsid w:val="001B2C19"/>
    <w:rsid w:val="001B3361"/>
    <w:rsid w:val="001B40CA"/>
    <w:rsid w:val="001B43B9"/>
    <w:rsid w:val="001B4609"/>
    <w:rsid w:val="001B4725"/>
    <w:rsid w:val="001B55AC"/>
    <w:rsid w:val="001B6535"/>
    <w:rsid w:val="001C1093"/>
    <w:rsid w:val="001C1E72"/>
    <w:rsid w:val="001C26F9"/>
    <w:rsid w:val="001C42EE"/>
    <w:rsid w:val="001C43B2"/>
    <w:rsid w:val="001C4E7D"/>
    <w:rsid w:val="001C4F3F"/>
    <w:rsid w:val="001C6779"/>
    <w:rsid w:val="001C6DA3"/>
    <w:rsid w:val="001C6E4A"/>
    <w:rsid w:val="001D0435"/>
    <w:rsid w:val="001D0F3F"/>
    <w:rsid w:val="001D2C10"/>
    <w:rsid w:val="001D471E"/>
    <w:rsid w:val="001D4756"/>
    <w:rsid w:val="001D4945"/>
    <w:rsid w:val="001D57F7"/>
    <w:rsid w:val="001D66AB"/>
    <w:rsid w:val="001D6F79"/>
    <w:rsid w:val="001D7ED7"/>
    <w:rsid w:val="001E039D"/>
    <w:rsid w:val="001E2B12"/>
    <w:rsid w:val="001E2E53"/>
    <w:rsid w:val="001E3C2C"/>
    <w:rsid w:val="001E644B"/>
    <w:rsid w:val="001E68C7"/>
    <w:rsid w:val="001E776B"/>
    <w:rsid w:val="001E794F"/>
    <w:rsid w:val="001F0074"/>
    <w:rsid w:val="001F0BDA"/>
    <w:rsid w:val="001F1FE9"/>
    <w:rsid w:val="001F2D87"/>
    <w:rsid w:val="001F4780"/>
    <w:rsid w:val="001F53A6"/>
    <w:rsid w:val="001F6F9E"/>
    <w:rsid w:val="001F7432"/>
    <w:rsid w:val="001F75D3"/>
    <w:rsid w:val="0020059D"/>
    <w:rsid w:val="00201ED5"/>
    <w:rsid w:val="00203149"/>
    <w:rsid w:val="00204F51"/>
    <w:rsid w:val="0020591A"/>
    <w:rsid w:val="002069DB"/>
    <w:rsid w:val="002069EA"/>
    <w:rsid w:val="00206AE6"/>
    <w:rsid w:val="002118E4"/>
    <w:rsid w:val="0021216D"/>
    <w:rsid w:val="00212D25"/>
    <w:rsid w:val="00215049"/>
    <w:rsid w:val="002164ED"/>
    <w:rsid w:val="0021661D"/>
    <w:rsid w:val="002179EE"/>
    <w:rsid w:val="0022393B"/>
    <w:rsid w:val="00225FEE"/>
    <w:rsid w:val="00226E68"/>
    <w:rsid w:val="00227030"/>
    <w:rsid w:val="0022781A"/>
    <w:rsid w:val="00227B75"/>
    <w:rsid w:val="00227F8E"/>
    <w:rsid w:val="00227FA8"/>
    <w:rsid w:val="0023029D"/>
    <w:rsid w:val="00230C8B"/>
    <w:rsid w:val="00230EDA"/>
    <w:rsid w:val="002318C0"/>
    <w:rsid w:val="00231AEC"/>
    <w:rsid w:val="00231BFD"/>
    <w:rsid w:val="0023376A"/>
    <w:rsid w:val="00234670"/>
    <w:rsid w:val="002361BF"/>
    <w:rsid w:val="002364C2"/>
    <w:rsid w:val="002366D7"/>
    <w:rsid w:val="002368B3"/>
    <w:rsid w:val="0023717F"/>
    <w:rsid w:val="00237D9A"/>
    <w:rsid w:val="002417C1"/>
    <w:rsid w:val="00241853"/>
    <w:rsid w:val="002424FB"/>
    <w:rsid w:val="0024257C"/>
    <w:rsid w:val="0024306A"/>
    <w:rsid w:val="00243FFC"/>
    <w:rsid w:val="002444D8"/>
    <w:rsid w:val="002451CD"/>
    <w:rsid w:val="00247B7A"/>
    <w:rsid w:val="00250F17"/>
    <w:rsid w:val="00253334"/>
    <w:rsid w:val="00253383"/>
    <w:rsid w:val="00253AB1"/>
    <w:rsid w:val="0025427D"/>
    <w:rsid w:val="00255BD8"/>
    <w:rsid w:val="002561EC"/>
    <w:rsid w:val="00256DEC"/>
    <w:rsid w:val="00257AAE"/>
    <w:rsid w:val="00257D21"/>
    <w:rsid w:val="00257E45"/>
    <w:rsid w:val="00261B79"/>
    <w:rsid w:val="00261B84"/>
    <w:rsid w:val="00261E44"/>
    <w:rsid w:val="0026222E"/>
    <w:rsid w:val="002627FB"/>
    <w:rsid w:val="00263E17"/>
    <w:rsid w:val="002647FB"/>
    <w:rsid w:val="00264C22"/>
    <w:rsid w:val="002652D0"/>
    <w:rsid w:val="00265FF4"/>
    <w:rsid w:val="002663EF"/>
    <w:rsid w:val="0027072A"/>
    <w:rsid w:val="002709AF"/>
    <w:rsid w:val="0027236B"/>
    <w:rsid w:val="00272D19"/>
    <w:rsid w:val="00275D88"/>
    <w:rsid w:val="0027671B"/>
    <w:rsid w:val="00280D32"/>
    <w:rsid w:val="00280FD6"/>
    <w:rsid w:val="0028109B"/>
    <w:rsid w:val="002810E0"/>
    <w:rsid w:val="00282E82"/>
    <w:rsid w:val="002830AA"/>
    <w:rsid w:val="0028332F"/>
    <w:rsid w:val="00283FC5"/>
    <w:rsid w:val="002842F2"/>
    <w:rsid w:val="002850C8"/>
    <w:rsid w:val="002863BC"/>
    <w:rsid w:val="0028698D"/>
    <w:rsid w:val="00287864"/>
    <w:rsid w:val="0029045C"/>
    <w:rsid w:val="0029046A"/>
    <w:rsid w:val="00291708"/>
    <w:rsid w:val="00291F3D"/>
    <w:rsid w:val="00291F42"/>
    <w:rsid w:val="00293E51"/>
    <w:rsid w:val="00294CDC"/>
    <w:rsid w:val="002959B8"/>
    <w:rsid w:val="00297999"/>
    <w:rsid w:val="00297D2F"/>
    <w:rsid w:val="002A05D9"/>
    <w:rsid w:val="002A2BB3"/>
    <w:rsid w:val="002A2E09"/>
    <w:rsid w:val="002A3820"/>
    <w:rsid w:val="002A398A"/>
    <w:rsid w:val="002A4812"/>
    <w:rsid w:val="002A5CD3"/>
    <w:rsid w:val="002A7CE8"/>
    <w:rsid w:val="002B0F22"/>
    <w:rsid w:val="002B168E"/>
    <w:rsid w:val="002B1CB1"/>
    <w:rsid w:val="002B2D43"/>
    <w:rsid w:val="002B3086"/>
    <w:rsid w:val="002B58DC"/>
    <w:rsid w:val="002B619F"/>
    <w:rsid w:val="002B66CC"/>
    <w:rsid w:val="002B6EDF"/>
    <w:rsid w:val="002B709C"/>
    <w:rsid w:val="002B725C"/>
    <w:rsid w:val="002B7DA9"/>
    <w:rsid w:val="002C008B"/>
    <w:rsid w:val="002C060B"/>
    <w:rsid w:val="002C0841"/>
    <w:rsid w:val="002C2C26"/>
    <w:rsid w:val="002C2C4F"/>
    <w:rsid w:val="002C2CB2"/>
    <w:rsid w:val="002C2F93"/>
    <w:rsid w:val="002C3426"/>
    <w:rsid w:val="002C4C9D"/>
    <w:rsid w:val="002C56BC"/>
    <w:rsid w:val="002D1918"/>
    <w:rsid w:val="002D21A7"/>
    <w:rsid w:val="002D2B39"/>
    <w:rsid w:val="002D35D9"/>
    <w:rsid w:val="002D4612"/>
    <w:rsid w:val="002D51DB"/>
    <w:rsid w:val="002D5867"/>
    <w:rsid w:val="002D63CE"/>
    <w:rsid w:val="002D719B"/>
    <w:rsid w:val="002D75F8"/>
    <w:rsid w:val="002D78C1"/>
    <w:rsid w:val="002E0203"/>
    <w:rsid w:val="002E11AF"/>
    <w:rsid w:val="002E3575"/>
    <w:rsid w:val="002E3720"/>
    <w:rsid w:val="002E3A6B"/>
    <w:rsid w:val="002E402A"/>
    <w:rsid w:val="002E4D67"/>
    <w:rsid w:val="002E521C"/>
    <w:rsid w:val="002E53BC"/>
    <w:rsid w:val="002E554B"/>
    <w:rsid w:val="002E5BC2"/>
    <w:rsid w:val="002E60B3"/>
    <w:rsid w:val="002E648F"/>
    <w:rsid w:val="002E6C17"/>
    <w:rsid w:val="002E7655"/>
    <w:rsid w:val="002E79A6"/>
    <w:rsid w:val="002E7F19"/>
    <w:rsid w:val="002F2A0F"/>
    <w:rsid w:val="002F4D4E"/>
    <w:rsid w:val="002F55EC"/>
    <w:rsid w:val="002F68E9"/>
    <w:rsid w:val="002F6D4A"/>
    <w:rsid w:val="002F7B61"/>
    <w:rsid w:val="0030081F"/>
    <w:rsid w:val="003017C8"/>
    <w:rsid w:val="0030227B"/>
    <w:rsid w:val="003024B4"/>
    <w:rsid w:val="00303874"/>
    <w:rsid w:val="00303D9B"/>
    <w:rsid w:val="00306B71"/>
    <w:rsid w:val="00306CF3"/>
    <w:rsid w:val="00307152"/>
    <w:rsid w:val="00307BAE"/>
    <w:rsid w:val="003106B7"/>
    <w:rsid w:val="0031133C"/>
    <w:rsid w:val="0031174F"/>
    <w:rsid w:val="00311A16"/>
    <w:rsid w:val="003136DC"/>
    <w:rsid w:val="00314A92"/>
    <w:rsid w:val="00316963"/>
    <w:rsid w:val="00317B2B"/>
    <w:rsid w:val="00317FEB"/>
    <w:rsid w:val="0032094D"/>
    <w:rsid w:val="00320A34"/>
    <w:rsid w:val="003213D6"/>
    <w:rsid w:val="0032140B"/>
    <w:rsid w:val="00321518"/>
    <w:rsid w:val="00322E66"/>
    <w:rsid w:val="003232C1"/>
    <w:rsid w:val="00325499"/>
    <w:rsid w:val="0032578E"/>
    <w:rsid w:val="00325B41"/>
    <w:rsid w:val="00325B9F"/>
    <w:rsid w:val="003260AE"/>
    <w:rsid w:val="00326D65"/>
    <w:rsid w:val="00326E7E"/>
    <w:rsid w:val="00326EBA"/>
    <w:rsid w:val="00327884"/>
    <w:rsid w:val="003303EA"/>
    <w:rsid w:val="00330835"/>
    <w:rsid w:val="0033091C"/>
    <w:rsid w:val="0033103E"/>
    <w:rsid w:val="0033119B"/>
    <w:rsid w:val="00331487"/>
    <w:rsid w:val="00333E8F"/>
    <w:rsid w:val="00335509"/>
    <w:rsid w:val="00335915"/>
    <w:rsid w:val="00335A21"/>
    <w:rsid w:val="0033648D"/>
    <w:rsid w:val="003371B7"/>
    <w:rsid w:val="00337C56"/>
    <w:rsid w:val="00340938"/>
    <w:rsid w:val="00341B69"/>
    <w:rsid w:val="00342924"/>
    <w:rsid w:val="00345413"/>
    <w:rsid w:val="003455C2"/>
    <w:rsid w:val="00346314"/>
    <w:rsid w:val="00346C5D"/>
    <w:rsid w:val="003514CE"/>
    <w:rsid w:val="00352206"/>
    <w:rsid w:val="0035225A"/>
    <w:rsid w:val="0035271C"/>
    <w:rsid w:val="003533CF"/>
    <w:rsid w:val="0035458B"/>
    <w:rsid w:val="00355505"/>
    <w:rsid w:val="00355809"/>
    <w:rsid w:val="00356CB0"/>
    <w:rsid w:val="003608F3"/>
    <w:rsid w:val="00360B6E"/>
    <w:rsid w:val="00360BA7"/>
    <w:rsid w:val="00361B96"/>
    <w:rsid w:val="0036255D"/>
    <w:rsid w:val="003647E0"/>
    <w:rsid w:val="00367F85"/>
    <w:rsid w:val="0037099D"/>
    <w:rsid w:val="003718CA"/>
    <w:rsid w:val="00371C17"/>
    <w:rsid w:val="003726EC"/>
    <w:rsid w:val="00373342"/>
    <w:rsid w:val="0037443F"/>
    <w:rsid w:val="003751D8"/>
    <w:rsid w:val="003764EF"/>
    <w:rsid w:val="003766ED"/>
    <w:rsid w:val="00376D05"/>
    <w:rsid w:val="00376EAC"/>
    <w:rsid w:val="0037775A"/>
    <w:rsid w:val="00377C9F"/>
    <w:rsid w:val="0038356E"/>
    <w:rsid w:val="00383BFD"/>
    <w:rsid w:val="00383DBB"/>
    <w:rsid w:val="00384092"/>
    <w:rsid w:val="0038538D"/>
    <w:rsid w:val="003879CB"/>
    <w:rsid w:val="00390375"/>
    <w:rsid w:val="0039083B"/>
    <w:rsid w:val="00390A5D"/>
    <w:rsid w:val="0039104F"/>
    <w:rsid w:val="0039145A"/>
    <w:rsid w:val="00391CA4"/>
    <w:rsid w:val="00391F23"/>
    <w:rsid w:val="00392020"/>
    <w:rsid w:val="003920E9"/>
    <w:rsid w:val="003921D1"/>
    <w:rsid w:val="003924CF"/>
    <w:rsid w:val="003928E0"/>
    <w:rsid w:val="00393B4B"/>
    <w:rsid w:val="003940A9"/>
    <w:rsid w:val="00395371"/>
    <w:rsid w:val="00396081"/>
    <w:rsid w:val="003A0272"/>
    <w:rsid w:val="003A0FDF"/>
    <w:rsid w:val="003A12D7"/>
    <w:rsid w:val="003A2C59"/>
    <w:rsid w:val="003A4E7D"/>
    <w:rsid w:val="003A52C8"/>
    <w:rsid w:val="003A59DD"/>
    <w:rsid w:val="003A6C4B"/>
    <w:rsid w:val="003A741C"/>
    <w:rsid w:val="003B126D"/>
    <w:rsid w:val="003B34E5"/>
    <w:rsid w:val="003B3AB0"/>
    <w:rsid w:val="003B3AE6"/>
    <w:rsid w:val="003B3F4B"/>
    <w:rsid w:val="003B4385"/>
    <w:rsid w:val="003B5458"/>
    <w:rsid w:val="003B5F7D"/>
    <w:rsid w:val="003C2F15"/>
    <w:rsid w:val="003C3366"/>
    <w:rsid w:val="003C3856"/>
    <w:rsid w:val="003C46A9"/>
    <w:rsid w:val="003C4961"/>
    <w:rsid w:val="003C6368"/>
    <w:rsid w:val="003C70D1"/>
    <w:rsid w:val="003C7A8B"/>
    <w:rsid w:val="003D2F03"/>
    <w:rsid w:val="003D4FE5"/>
    <w:rsid w:val="003D5131"/>
    <w:rsid w:val="003D598B"/>
    <w:rsid w:val="003D6BD2"/>
    <w:rsid w:val="003D6E8C"/>
    <w:rsid w:val="003D78AB"/>
    <w:rsid w:val="003D7C24"/>
    <w:rsid w:val="003E0E87"/>
    <w:rsid w:val="003E1249"/>
    <w:rsid w:val="003E1F75"/>
    <w:rsid w:val="003E20DA"/>
    <w:rsid w:val="003E30E3"/>
    <w:rsid w:val="003E3C8C"/>
    <w:rsid w:val="003E4237"/>
    <w:rsid w:val="003E4548"/>
    <w:rsid w:val="003E474F"/>
    <w:rsid w:val="003E5776"/>
    <w:rsid w:val="003E5A37"/>
    <w:rsid w:val="003E6173"/>
    <w:rsid w:val="003E7D4C"/>
    <w:rsid w:val="003F10B1"/>
    <w:rsid w:val="003F1247"/>
    <w:rsid w:val="003F2690"/>
    <w:rsid w:val="003F2AF3"/>
    <w:rsid w:val="003F2FC1"/>
    <w:rsid w:val="003F5098"/>
    <w:rsid w:val="003F5337"/>
    <w:rsid w:val="003F5423"/>
    <w:rsid w:val="003F58D6"/>
    <w:rsid w:val="003F6425"/>
    <w:rsid w:val="003F7BE7"/>
    <w:rsid w:val="004012DE"/>
    <w:rsid w:val="0040156E"/>
    <w:rsid w:val="00401BC6"/>
    <w:rsid w:val="00401DFD"/>
    <w:rsid w:val="00406783"/>
    <w:rsid w:val="00410717"/>
    <w:rsid w:val="00412906"/>
    <w:rsid w:val="0041457A"/>
    <w:rsid w:val="004149BA"/>
    <w:rsid w:val="00414AA8"/>
    <w:rsid w:val="004150E2"/>
    <w:rsid w:val="004151CF"/>
    <w:rsid w:val="00417593"/>
    <w:rsid w:val="004178B4"/>
    <w:rsid w:val="00417AA1"/>
    <w:rsid w:val="004202A3"/>
    <w:rsid w:val="00420679"/>
    <w:rsid w:val="00421626"/>
    <w:rsid w:val="00421A21"/>
    <w:rsid w:val="00422335"/>
    <w:rsid w:val="004230BC"/>
    <w:rsid w:val="00425D54"/>
    <w:rsid w:val="00427898"/>
    <w:rsid w:val="00427BCE"/>
    <w:rsid w:val="00433B14"/>
    <w:rsid w:val="004343AA"/>
    <w:rsid w:val="00434E54"/>
    <w:rsid w:val="004355B8"/>
    <w:rsid w:val="004368A8"/>
    <w:rsid w:val="00436E53"/>
    <w:rsid w:val="004406FC"/>
    <w:rsid w:val="00440CA2"/>
    <w:rsid w:val="00442A14"/>
    <w:rsid w:val="00444E5F"/>
    <w:rsid w:val="00446034"/>
    <w:rsid w:val="00446858"/>
    <w:rsid w:val="004469F1"/>
    <w:rsid w:val="00447C90"/>
    <w:rsid w:val="004509B8"/>
    <w:rsid w:val="004525D9"/>
    <w:rsid w:val="00453DE6"/>
    <w:rsid w:val="004544AA"/>
    <w:rsid w:val="00454C39"/>
    <w:rsid w:val="0045507B"/>
    <w:rsid w:val="00455E3A"/>
    <w:rsid w:val="00456AFE"/>
    <w:rsid w:val="00456C2C"/>
    <w:rsid w:val="00457642"/>
    <w:rsid w:val="004606CE"/>
    <w:rsid w:val="00460791"/>
    <w:rsid w:val="004612FA"/>
    <w:rsid w:val="00461F76"/>
    <w:rsid w:val="00463071"/>
    <w:rsid w:val="004655F3"/>
    <w:rsid w:val="00465B69"/>
    <w:rsid w:val="00466322"/>
    <w:rsid w:val="0046638D"/>
    <w:rsid w:val="00470BDD"/>
    <w:rsid w:val="00470EE9"/>
    <w:rsid w:val="0047215D"/>
    <w:rsid w:val="004727F0"/>
    <w:rsid w:val="00472A73"/>
    <w:rsid w:val="00474CCC"/>
    <w:rsid w:val="00476690"/>
    <w:rsid w:val="00480AD8"/>
    <w:rsid w:val="004811FF"/>
    <w:rsid w:val="0048206A"/>
    <w:rsid w:val="004824DD"/>
    <w:rsid w:val="004835CE"/>
    <w:rsid w:val="00483AE1"/>
    <w:rsid w:val="00484080"/>
    <w:rsid w:val="00487DEF"/>
    <w:rsid w:val="00492BBD"/>
    <w:rsid w:val="00492E3A"/>
    <w:rsid w:val="0049331F"/>
    <w:rsid w:val="00493FF3"/>
    <w:rsid w:val="00495520"/>
    <w:rsid w:val="00495C95"/>
    <w:rsid w:val="00495EA1"/>
    <w:rsid w:val="004965AF"/>
    <w:rsid w:val="00496CD5"/>
    <w:rsid w:val="004A00AD"/>
    <w:rsid w:val="004A0861"/>
    <w:rsid w:val="004A0FE5"/>
    <w:rsid w:val="004A2039"/>
    <w:rsid w:val="004A29DC"/>
    <w:rsid w:val="004A355B"/>
    <w:rsid w:val="004A57EC"/>
    <w:rsid w:val="004B01C8"/>
    <w:rsid w:val="004B032E"/>
    <w:rsid w:val="004B2791"/>
    <w:rsid w:val="004B2DE6"/>
    <w:rsid w:val="004B2EC8"/>
    <w:rsid w:val="004B3765"/>
    <w:rsid w:val="004B3960"/>
    <w:rsid w:val="004B3CB9"/>
    <w:rsid w:val="004B56F8"/>
    <w:rsid w:val="004B5A97"/>
    <w:rsid w:val="004B5AE1"/>
    <w:rsid w:val="004B61E4"/>
    <w:rsid w:val="004C0C32"/>
    <w:rsid w:val="004C1CDA"/>
    <w:rsid w:val="004C3FC4"/>
    <w:rsid w:val="004C6600"/>
    <w:rsid w:val="004C6CF5"/>
    <w:rsid w:val="004C7579"/>
    <w:rsid w:val="004D0545"/>
    <w:rsid w:val="004D0852"/>
    <w:rsid w:val="004D0B12"/>
    <w:rsid w:val="004D0BBB"/>
    <w:rsid w:val="004D21A2"/>
    <w:rsid w:val="004D2B80"/>
    <w:rsid w:val="004D2C57"/>
    <w:rsid w:val="004D37F5"/>
    <w:rsid w:val="004D3FEE"/>
    <w:rsid w:val="004D4298"/>
    <w:rsid w:val="004D50D9"/>
    <w:rsid w:val="004D58E9"/>
    <w:rsid w:val="004D5A22"/>
    <w:rsid w:val="004D63BD"/>
    <w:rsid w:val="004D6828"/>
    <w:rsid w:val="004D6D87"/>
    <w:rsid w:val="004D7185"/>
    <w:rsid w:val="004D7831"/>
    <w:rsid w:val="004E09D8"/>
    <w:rsid w:val="004E32B4"/>
    <w:rsid w:val="004E4836"/>
    <w:rsid w:val="004E6875"/>
    <w:rsid w:val="004E6CBB"/>
    <w:rsid w:val="004E75A2"/>
    <w:rsid w:val="004E7961"/>
    <w:rsid w:val="004F0261"/>
    <w:rsid w:val="004F0D89"/>
    <w:rsid w:val="004F14D2"/>
    <w:rsid w:val="004F3F6A"/>
    <w:rsid w:val="004F3FB8"/>
    <w:rsid w:val="004F471F"/>
    <w:rsid w:val="004F4B84"/>
    <w:rsid w:val="004F73EB"/>
    <w:rsid w:val="00501790"/>
    <w:rsid w:val="00501814"/>
    <w:rsid w:val="00501DDF"/>
    <w:rsid w:val="00502862"/>
    <w:rsid w:val="00504881"/>
    <w:rsid w:val="00506DA3"/>
    <w:rsid w:val="005075AC"/>
    <w:rsid w:val="0051246C"/>
    <w:rsid w:val="0051385C"/>
    <w:rsid w:val="00513BDF"/>
    <w:rsid w:val="00516E73"/>
    <w:rsid w:val="005174E2"/>
    <w:rsid w:val="005209BC"/>
    <w:rsid w:val="0052217E"/>
    <w:rsid w:val="005228B4"/>
    <w:rsid w:val="00523442"/>
    <w:rsid w:val="005243B9"/>
    <w:rsid w:val="00524DE1"/>
    <w:rsid w:val="00524F27"/>
    <w:rsid w:val="00526C09"/>
    <w:rsid w:val="00531757"/>
    <w:rsid w:val="00531D88"/>
    <w:rsid w:val="0053276A"/>
    <w:rsid w:val="005360B0"/>
    <w:rsid w:val="00536129"/>
    <w:rsid w:val="00536C28"/>
    <w:rsid w:val="00540F9A"/>
    <w:rsid w:val="005432A8"/>
    <w:rsid w:val="00544218"/>
    <w:rsid w:val="00545037"/>
    <w:rsid w:val="005469A8"/>
    <w:rsid w:val="00546A8E"/>
    <w:rsid w:val="00547E4A"/>
    <w:rsid w:val="00550722"/>
    <w:rsid w:val="0055141F"/>
    <w:rsid w:val="00551B0C"/>
    <w:rsid w:val="005549D8"/>
    <w:rsid w:val="00554EE7"/>
    <w:rsid w:val="005604AC"/>
    <w:rsid w:val="005611B2"/>
    <w:rsid w:val="0056228A"/>
    <w:rsid w:val="0056254B"/>
    <w:rsid w:val="00562C30"/>
    <w:rsid w:val="00562C54"/>
    <w:rsid w:val="00565836"/>
    <w:rsid w:val="0057082C"/>
    <w:rsid w:val="00570AE4"/>
    <w:rsid w:val="00571F94"/>
    <w:rsid w:val="005722DC"/>
    <w:rsid w:val="00572B1A"/>
    <w:rsid w:val="00573F4D"/>
    <w:rsid w:val="00573FBA"/>
    <w:rsid w:val="0057404B"/>
    <w:rsid w:val="0057447C"/>
    <w:rsid w:val="00575623"/>
    <w:rsid w:val="00580A07"/>
    <w:rsid w:val="00583017"/>
    <w:rsid w:val="00583873"/>
    <w:rsid w:val="005844B1"/>
    <w:rsid w:val="005850E8"/>
    <w:rsid w:val="00585B70"/>
    <w:rsid w:val="005867DF"/>
    <w:rsid w:val="005910FE"/>
    <w:rsid w:val="005911FB"/>
    <w:rsid w:val="00591991"/>
    <w:rsid w:val="00591E4F"/>
    <w:rsid w:val="00592214"/>
    <w:rsid w:val="005939E0"/>
    <w:rsid w:val="0059466F"/>
    <w:rsid w:val="00594C62"/>
    <w:rsid w:val="00595524"/>
    <w:rsid w:val="0059657D"/>
    <w:rsid w:val="00596A6B"/>
    <w:rsid w:val="00597608"/>
    <w:rsid w:val="00597EA2"/>
    <w:rsid w:val="005A0BEA"/>
    <w:rsid w:val="005A125B"/>
    <w:rsid w:val="005A328E"/>
    <w:rsid w:val="005A47AC"/>
    <w:rsid w:val="005A6ADE"/>
    <w:rsid w:val="005A6BC0"/>
    <w:rsid w:val="005A6FD5"/>
    <w:rsid w:val="005B05CD"/>
    <w:rsid w:val="005B0D96"/>
    <w:rsid w:val="005B1E9E"/>
    <w:rsid w:val="005B2CBD"/>
    <w:rsid w:val="005B31CB"/>
    <w:rsid w:val="005B34EC"/>
    <w:rsid w:val="005B4565"/>
    <w:rsid w:val="005B7090"/>
    <w:rsid w:val="005C05B2"/>
    <w:rsid w:val="005C08EF"/>
    <w:rsid w:val="005C0ADD"/>
    <w:rsid w:val="005C0E96"/>
    <w:rsid w:val="005C1991"/>
    <w:rsid w:val="005C1DBB"/>
    <w:rsid w:val="005C29E7"/>
    <w:rsid w:val="005C2EAE"/>
    <w:rsid w:val="005C36C7"/>
    <w:rsid w:val="005C47B2"/>
    <w:rsid w:val="005C5E71"/>
    <w:rsid w:val="005C6C08"/>
    <w:rsid w:val="005C79D0"/>
    <w:rsid w:val="005D1079"/>
    <w:rsid w:val="005D10A6"/>
    <w:rsid w:val="005D3686"/>
    <w:rsid w:val="005D4A55"/>
    <w:rsid w:val="005D564A"/>
    <w:rsid w:val="005D7387"/>
    <w:rsid w:val="005D7D3E"/>
    <w:rsid w:val="005E15A9"/>
    <w:rsid w:val="005E190C"/>
    <w:rsid w:val="005E2182"/>
    <w:rsid w:val="005E24ED"/>
    <w:rsid w:val="005E326B"/>
    <w:rsid w:val="005E3386"/>
    <w:rsid w:val="005E36DE"/>
    <w:rsid w:val="005E3794"/>
    <w:rsid w:val="005E3ABA"/>
    <w:rsid w:val="005E4651"/>
    <w:rsid w:val="005E4D6E"/>
    <w:rsid w:val="005E59AA"/>
    <w:rsid w:val="005E6E57"/>
    <w:rsid w:val="005E75BC"/>
    <w:rsid w:val="005E7C3C"/>
    <w:rsid w:val="005F002B"/>
    <w:rsid w:val="005F0C05"/>
    <w:rsid w:val="005F0EF2"/>
    <w:rsid w:val="005F26F8"/>
    <w:rsid w:val="005F3794"/>
    <w:rsid w:val="005F470B"/>
    <w:rsid w:val="005F729F"/>
    <w:rsid w:val="005F74BE"/>
    <w:rsid w:val="005F7657"/>
    <w:rsid w:val="00600087"/>
    <w:rsid w:val="00600618"/>
    <w:rsid w:val="00600BDF"/>
    <w:rsid w:val="00601A04"/>
    <w:rsid w:val="0060347E"/>
    <w:rsid w:val="00605CC2"/>
    <w:rsid w:val="006075B8"/>
    <w:rsid w:val="0060767B"/>
    <w:rsid w:val="00607D5B"/>
    <w:rsid w:val="0061012B"/>
    <w:rsid w:val="00610657"/>
    <w:rsid w:val="006138C6"/>
    <w:rsid w:val="006145DA"/>
    <w:rsid w:val="00615584"/>
    <w:rsid w:val="00620057"/>
    <w:rsid w:val="006201BD"/>
    <w:rsid w:val="006210D9"/>
    <w:rsid w:val="00624BF8"/>
    <w:rsid w:val="00626FF7"/>
    <w:rsid w:val="0063042B"/>
    <w:rsid w:val="00630791"/>
    <w:rsid w:val="00630A32"/>
    <w:rsid w:val="00630BE5"/>
    <w:rsid w:val="00630DB8"/>
    <w:rsid w:val="006312ED"/>
    <w:rsid w:val="00632928"/>
    <w:rsid w:val="00632D17"/>
    <w:rsid w:val="00634445"/>
    <w:rsid w:val="00636088"/>
    <w:rsid w:val="0063790F"/>
    <w:rsid w:val="00640D39"/>
    <w:rsid w:val="0064162F"/>
    <w:rsid w:val="006418D1"/>
    <w:rsid w:val="00641EF6"/>
    <w:rsid w:val="00642746"/>
    <w:rsid w:val="00642F0B"/>
    <w:rsid w:val="00643DA6"/>
    <w:rsid w:val="006443A1"/>
    <w:rsid w:val="00644D77"/>
    <w:rsid w:val="00645117"/>
    <w:rsid w:val="00645A97"/>
    <w:rsid w:val="00646368"/>
    <w:rsid w:val="0064645F"/>
    <w:rsid w:val="00647588"/>
    <w:rsid w:val="00647963"/>
    <w:rsid w:val="0065004E"/>
    <w:rsid w:val="00650FF4"/>
    <w:rsid w:val="0065200B"/>
    <w:rsid w:val="00652457"/>
    <w:rsid w:val="00653879"/>
    <w:rsid w:val="00653D43"/>
    <w:rsid w:val="0065608E"/>
    <w:rsid w:val="00656FAF"/>
    <w:rsid w:val="006571D4"/>
    <w:rsid w:val="00657B4F"/>
    <w:rsid w:val="00660078"/>
    <w:rsid w:val="00660A56"/>
    <w:rsid w:val="00660C0A"/>
    <w:rsid w:val="006622FF"/>
    <w:rsid w:val="0066278C"/>
    <w:rsid w:val="006628FE"/>
    <w:rsid w:val="00662ABE"/>
    <w:rsid w:val="006633FA"/>
    <w:rsid w:val="00664290"/>
    <w:rsid w:val="0066466D"/>
    <w:rsid w:val="006651C7"/>
    <w:rsid w:val="00665390"/>
    <w:rsid w:val="0066572C"/>
    <w:rsid w:val="00667E87"/>
    <w:rsid w:val="0067097B"/>
    <w:rsid w:val="00670BDB"/>
    <w:rsid w:val="006725A0"/>
    <w:rsid w:val="00672627"/>
    <w:rsid w:val="0067291B"/>
    <w:rsid w:val="006730A5"/>
    <w:rsid w:val="006746FC"/>
    <w:rsid w:val="0067476C"/>
    <w:rsid w:val="00674A7A"/>
    <w:rsid w:val="006818AD"/>
    <w:rsid w:val="00681D7C"/>
    <w:rsid w:val="00683B29"/>
    <w:rsid w:val="00683BD0"/>
    <w:rsid w:val="006860AF"/>
    <w:rsid w:val="00686DA4"/>
    <w:rsid w:val="006878DD"/>
    <w:rsid w:val="00687CF1"/>
    <w:rsid w:val="00690AE4"/>
    <w:rsid w:val="0069150C"/>
    <w:rsid w:val="00692F40"/>
    <w:rsid w:val="0069521E"/>
    <w:rsid w:val="00695471"/>
    <w:rsid w:val="006956F8"/>
    <w:rsid w:val="0069577C"/>
    <w:rsid w:val="0069665E"/>
    <w:rsid w:val="006A23F5"/>
    <w:rsid w:val="006A3019"/>
    <w:rsid w:val="006A47F3"/>
    <w:rsid w:val="006A6FD1"/>
    <w:rsid w:val="006A74BB"/>
    <w:rsid w:val="006A7B2B"/>
    <w:rsid w:val="006B00EA"/>
    <w:rsid w:val="006B11D6"/>
    <w:rsid w:val="006B155B"/>
    <w:rsid w:val="006B2FF5"/>
    <w:rsid w:val="006B3DB4"/>
    <w:rsid w:val="006B3E11"/>
    <w:rsid w:val="006B44C9"/>
    <w:rsid w:val="006B5E4F"/>
    <w:rsid w:val="006B63EB"/>
    <w:rsid w:val="006B7024"/>
    <w:rsid w:val="006C06E8"/>
    <w:rsid w:val="006C1A33"/>
    <w:rsid w:val="006C38B9"/>
    <w:rsid w:val="006C3E57"/>
    <w:rsid w:val="006C4C00"/>
    <w:rsid w:val="006C4F85"/>
    <w:rsid w:val="006C6262"/>
    <w:rsid w:val="006C6445"/>
    <w:rsid w:val="006C7D27"/>
    <w:rsid w:val="006D115D"/>
    <w:rsid w:val="006D1A92"/>
    <w:rsid w:val="006D2764"/>
    <w:rsid w:val="006D411E"/>
    <w:rsid w:val="006D5CB4"/>
    <w:rsid w:val="006D62A4"/>
    <w:rsid w:val="006D6511"/>
    <w:rsid w:val="006D67B7"/>
    <w:rsid w:val="006E026E"/>
    <w:rsid w:val="006E1B1D"/>
    <w:rsid w:val="006E46A1"/>
    <w:rsid w:val="006E5A06"/>
    <w:rsid w:val="006E6C1C"/>
    <w:rsid w:val="006F04C7"/>
    <w:rsid w:val="006F0DFD"/>
    <w:rsid w:val="006F140D"/>
    <w:rsid w:val="006F1DF7"/>
    <w:rsid w:val="006F283D"/>
    <w:rsid w:val="006F450F"/>
    <w:rsid w:val="006F6527"/>
    <w:rsid w:val="00702328"/>
    <w:rsid w:val="0070279A"/>
    <w:rsid w:val="00702DD6"/>
    <w:rsid w:val="00703172"/>
    <w:rsid w:val="00703E4B"/>
    <w:rsid w:val="00704AD6"/>
    <w:rsid w:val="00704D34"/>
    <w:rsid w:val="0070581A"/>
    <w:rsid w:val="00705899"/>
    <w:rsid w:val="00705D25"/>
    <w:rsid w:val="007075CF"/>
    <w:rsid w:val="0071085F"/>
    <w:rsid w:val="007108D8"/>
    <w:rsid w:val="007114DB"/>
    <w:rsid w:val="00711A2E"/>
    <w:rsid w:val="00712295"/>
    <w:rsid w:val="007141F4"/>
    <w:rsid w:val="0071517C"/>
    <w:rsid w:val="00715951"/>
    <w:rsid w:val="00716A4F"/>
    <w:rsid w:val="00716B6C"/>
    <w:rsid w:val="0071761F"/>
    <w:rsid w:val="0071770D"/>
    <w:rsid w:val="00720063"/>
    <w:rsid w:val="00720A73"/>
    <w:rsid w:val="00720F3E"/>
    <w:rsid w:val="00723821"/>
    <w:rsid w:val="00723AC7"/>
    <w:rsid w:val="00723E9D"/>
    <w:rsid w:val="00727A64"/>
    <w:rsid w:val="0073061C"/>
    <w:rsid w:val="00733E41"/>
    <w:rsid w:val="00735D3D"/>
    <w:rsid w:val="0073611E"/>
    <w:rsid w:val="00736557"/>
    <w:rsid w:val="00736E0D"/>
    <w:rsid w:val="00737372"/>
    <w:rsid w:val="00737780"/>
    <w:rsid w:val="00737F88"/>
    <w:rsid w:val="0074011B"/>
    <w:rsid w:val="00741814"/>
    <w:rsid w:val="00741934"/>
    <w:rsid w:val="00742D9B"/>
    <w:rsid w:val="007432F3"/>
    <w:rsid w:val="00743830"/>
    <w:rsid w:val="007446B8"/>
    <w:rsid w:val="00746658"/>
    <w:rsid w:val="007468A7"/>
    <w:rsid w:val="00747A8A"/>
    <w:rsid w:val="0075084C"/>
    <w:rsid w:val="00750917"/>
    <w:rsid w:val="00751CDF"/>
    <w:rsid w:val="00752473"/>
    <w:rsid w:val="007536F5"/>
    <w:rsid w:val="00753BCC"/>
    <w:rsid w:val="007549D1"/>
    <w:rsid w:val="00755227"/>
    <w:rsid w:val="00755A1F"/>
    <w:rsid w:val="00756463"/>
    <w:rsid w:val="00756E50"/>
    <w:rsid w:val="00760605"/>
    <w:rsid w:val="00761F99"/>
    <w:rsid w:val="00765B74"/>
    <w:rsid w:val="0076692B"/>
    <w:rsid w:val="00767DF3"/>
    <w:rsid w:val="00770749"/>
    <w:rsid w:val="00772CA2"/>
    <w:rsid w:val="007731CD"/>
    <w:rsid w:val="007736EE"/>
    <w:rsid w:val="00773F62"/>
    <w:rsid w:val="00774C0B"/>
    <w:rsid w:val="00774C6C"/>
    <w:rsid w:val="00775249"/>
    <w:rsid w:val="00777123"/>
    <w:rsid w:val="00784004"/>
    <w:rsid w:val="0078418D"/>
    <w:rsid w:val="00787426"/>
    <w:rsid w:val="00791087"/>
    <w:rsid w:val="00792681"/>
    <w:rsid w:val="00793334"/>
    <w:rsid w:val="00793AF2"/>
    <w:rsid w:val="007941B7"/>
    <w:rsid w:val="00794FFF"/>
    <w:rsid w:val="007969B0"/>
    <w:rsid w:val="0079755E"/>
    <w:rsid w:val="007A15CF"/>
    <w:rsid w:val="007A1847"/>
    <w:rsid w:val="007A4F60"/>
    <w:rsid w:val="007A56CD"/>
    <w:rsid w:val="007A5824"/>
    <w:rsid w:val="007A6D8E"/>
    <w:rsid w:val="007A70CB"/>
    <w:rsid w:val="007A77FE"/>
    <w:rsid w:val="007B0045"/>
    <w:rsid w:val="007B02C0"/>
    <w:rsid w:val="007B11D3"/>
    <w:rsid w:val="007B14DE"/>
    <w:rsid w:val="007B1C9E"/>
    <w:rsid w:val="007B222C"/>
    <w:rsid w:val="007B4AA4"/>
    <w:rsid w:val="007B6D18"/>
    <w:rsid w:val="007B7613"/>
    <w:rsid w:val="007B7FA4"/>
    <w:rsid w:val="007C07A2"/>
    <w:rsid w:val="007C1366"/>
    <w:rsid w:val="007C1C43"/>
    <w:rsid w:val="007C2A22"/>
    <w:rsid w:val="007C382B"/>
    <w:rsid w:val="007C4C95"/>
    <w:rsid w:val="007C52A2"/>
    <w:rsid w:val="007C6567"/>
    <w:rsid w:val="007C7349"/>
    <w:rsid w:val="007C7B65"/>
    <w:rsid w:val="007D0E42"/>
    <w:rsid w:val="007D441C"/>
    <w:rsid w:val="007D47E3"/>
    <w:rsid w:val="007D5770"/>
    <w:rsid w:val="007D6167"/>
    <w:rsid w:val="007D76EF"/>
    <w:rsid w:val="007E008F"/>
    <w:rsid w:val="007E0D62"/>
    <w:rsid w:val="007E2745"/>
    <w:rsid w:val="007E367C"/>
    <w:rsid w:val="007E4C3D"/>
    <w:rsid w:val="007E5380"/>
    <w:rsid w:val="007E58EE"/>
    <w:rsid w:val="007E5B61"/>
    <w:rsid w:val="007E5F34"/>
    <w:rsid w:val="007E783F"/>
    <w:rsid w:val="007F02B4"/>
    <w:rsid w:val="007F1FE6"/>
    <w:rsid w:val="007F3622"/>
    <w:rsid w:val="007F40A0"/>
    <w:rsid w:val="007F48C2"/>
    <w:rsid w:val="007F65EC"/>
    <w:rsid w:val="007F6D5E"/>
    <w:rsid w:val="00800FA8"/>
    <w:rsid w:val="00801C86"/>
    <w:rsid w:val="00801F85"/>
    <w:rsid w:val="0080255E"/>
    <w:rsid w:val="00802A88"/>
    <w:rsid w:val="00803DA1"/>
    <w:rsid w:val="00804615"/>
    <w:rsid w:val="00804B08"/>
    <w:rsid w:val="0080558F"/>
    <w:rsid w:val="00805C1C"/>
    <w:rsid w:val="00810921"/>
    <w:rsid w:val="00811F38"/>
    <w:rsid w:val="00812777"/>
    <w:rsid w:val="008134FC"/>
    <w:rsid w:val="00814621"/>
    <w:rsid w:val="00814BA4"/>
    <w:rsid w:val="00815B52"/>
    <w:rsid w:val="008174BB"/>
    <w:rsid w:val="00817721"/>
    <w:rsid w:val="00820DA8"/>
    <w:rsid w:val="00821072"/>
    <w:rsid w:val="00821307"/>
    <w:rsid w:val="00821CE8"/>
    <w:rsid w:val="00822481"/>
    <w:rsid w:val="00823A3F"/>
    <w:rsid w:val="00825712"/>
    <w:rsid w:val="00827256"/>
    <w:rsid w:val="00827BC3"/>
    <w:rsid w:val="00827BCF"/>
    <w:rsid w:val="008309A2"/>
    <w:rsid w:val="00830DF7"/>
    <w:rsid w:val="00831E2C"/>
    <w:rsid w:val="00832507"/>
    <w:rsid w:val="00833D0B"/>
    <w:rsid w:val="00833F84"/>
    <w:rsid w:val="008347C0"/>
    <w:rsid w:val="00834BAF"/>
    <w:rsid w:val="00834CBB"/>
    <w:rsid w:val="00837EE0"/>
    <w:rsid w:val="008401F0"/>
    <w:rsid w:val="0084109C"/>
    <w:rsid w:val="008413BD"/>
    <w:rsid w:val="0084189A"/>
    <w:rsid w:val="00843871"/>
    <w:rsid w:val="00845201"/>
    <w:rsid w:val="00846661"/>
    <w:rsid w:val="00850DB5"/>
    <w:rsid w:val="008514F0"/>
    <w:rsid w:val="0085150A"/>
    <w:rsid w:val="00851B62"/>
    <w:rsid w:val="00852DF2"/>
    <w:rsid w:val="0085718A"/>
    <w:rsid w:val="00857256"/>
    <w:rsid w:val="0086016F"/>
    <w:rsid w:val="00860A70"/>
    <w:rsid w:val="00860D7B"/>
    <w:rsid w:val="00863504"/>
    <w:rsid w:val="00863D82"/>
    <w:rsid w:val="00866158"/>
    <w:rsid w:val="00866A7B"/>
    <w:rsid w:val="008678A7"/>
    <w:rsid w:val="00871080"/>
    <w:rsid w:val="0087152F"/>
    <w:rsid w:val="00871AD1"/>
    <w:rsid w:val="00872F5F"/>
    <w:rsid w:val="008731F6"/>
    <w:rsid w:val="00873691"/>
    <w:rsid w:val="008763E9"/>
    <w:rsid w:val="0087694E"/>
    <w:rsid w:val="00876D4E"/>
    <w:rsid w:val="00876E5A"/>
    <w:rsid w:val="00877304"/>
    <w:rsid w:val="008810BB"/>
    <w:rsid w:val="00882858"/>
    <w:rsid w:val="00883FFA"/>
    <w:rsid w:val="00884469"/>
    <w:rsid w:val="0088565B"/>
    <w:rsid w:val="00886132"/>
    <w:rsid w:val="00890052"/>
    <w:rsid w:val="00892D75"/>
    <w:rsid w:val="00892FCC"/>
    <w:rsid w:val="008933C1"/>
    <w:rsid w:val="008A0408"/>
    <w:rsid w:val="008A2DA4"/>
    <w:rsid w:val="008A4A94"/>
    <w:rsid w:val="008A6035"/>
    <w:rsid w:val="008A631D"/>
    <w:rsid w:val="008A7663"/>
    <w:rsid w:val="008B11A8"/>
    <w:rsid w:val="008B120A"/>
    <w:rsid w:val="008B14D7"/>
    <w:rsid w:val="008B2511"/>
    <w:rsid w:val="008B54FE"/>
    <w:rsid w:val="008B5AB1"/>
    <w:rsid w:val="008B6755"/>
    <w:rsid w:val="008C00F8"/>
    <w:rsid w:val="008C16DA"/>
    <w:rsid w:val="008C23F3"/>
    <w:rsid w:val="008C37BD"/>
    <w:rsid w:val="008C3F47"/>
    <w:rsid w:val="008C4110"/>
    <w:rsid w:val="008C5434"/>
    <w:rsid w:val="008C553D"/>
    <w:rsid w:val="008C5957"/>
    <w:rsid w:val="008C7444"/>
    <w:rsid w:val="008D13A2"/>
    <w:rsid w:val="008D339C"/>
    <w:rsid w:val="008D440A"/>
    <w:rsid w:val="008D4A88"/>
    <w:rsid w:val="008D4D1E"/>
    <w:rsid w:val="008D59D9"/>
    <w:rsid w:val="008D5BB1"/>
    <w:rsid w:val="008D702E"/>
    <w:rsid w:val="008E00B2"/>
    <w:rsid w:val="008E117F"/>
    <w:rsid w:val="008E1A81"/>
    <w:rsid w:val="008E34D2"/>
    <w:rsid w:val="008E460C"/>
    <w:rsid w:val="008E56E7"/>
    <w:rsid w:val="008E5830"/>
    <w:rsid w:val="008E5AAF"/>
    <w:rsid w:val="008E5FEE"/>
    <w:rsid w:val="008E6870"/>
    <w:rsid w:val="008E6910"/>
    <w:rsid w:val="008E7A61"/>
    <w:rsid w:val="008F0864"/>
    <w:rsid w:val="008F1065"/>
    <w:rsid w:val="008F12F5"/>
    <w:rsid w:val="008F2328"/>
    <w:rsid w:val="008F2A66"/>
    <w:rsid w:val="008F39C3"/>
    <w:rsid w:val="008F424C"/>
    <w:rsid w:val="0090029B"/>
    <w:rsid w:val="00900376"/>
    <w:rsid w:val="00900592"/>
    <w:rsid w:val="00901904"/>
    <w:rsid w:val="00901F4E"/>
    <w:rsid w:val="0090218E"/>
    <w:rsid w:val="00904B88"/>
    <w:rsid w:val="00904C4B"/>
    <w:rsid w:val="00904F97"/>
    <w:rsid w:val="00906908"/>
    <w:rsid w:val="00907D3E"/>
    <w:rsid w:val="00910631"/>
    <w:rsid w:val="00910AB8"/>
    <w:rsid w:val="00910D30"/>
    <w:rsid w:val="00911519"/>
    <w:rsid w:val="00913887"/>
    <w:rsid w:val="00914062"/>
    <w:rsid w:val="009144E1"/>
    <w:rsid w:val="00914F27"/>
    <w:rsid w:val="00914F4E"/>
    <w:rsid w:val="00917367"/>
    <w:rsid w:val="00917FB9"/>
    <w:rsid w:val="009225F4"/>
    <w:rsid w:val="0092351A"/>
    <w:rsid w:val="009240C5"/>
    <w:rsid w:val="00924C06"/>
    <w:rsid w:val="00925FDF"/>
    <w:rsid w:val="009277B3"/>
    <w:rsid w:val="00927B85"/>
    <w:rsid w:val="00927B91"/>
    <w:rsid w:val="00927F67"/>
    <w:rsid w:val="00930BEB"/>
    <w:rsid w:val="009315FA"/>
    <w:rsid w:val="0093193D"/>
    <w:rsid w:val="0093211F"/>
    <w:rsid w:val="00932C3C"/>
    <w:rsid w:val="00932FD0"/>
    <w:rsid w:val="00933952"/>
    <w:rsid w:val="00934292"/>
    <w:rsid w:val="009350E5"/>
    <w:rsid w:val="00935172"/>
    <w:rsid w:val="00935426"/>
    <w:rsid w:val="009361BA"/>
    <w:rsid w:val="00936692"/>
    <w:rsid w:val="00937855"/>
    <w:rsid w:val="00937D53"/>
    <w:rsid w:val="0094113D"/>
    <w:rsid w:val="009450B5"/>
    <w:rsid w:val="00945DC8"/>
    <w:rsid w:val="0094614E"/>
    <w:rsid w:val="00946E4B"/>
    <w:rsid w:val="00947B38"/>
    <w:rsid w:val="009504D3"/>
    <w:rsid w:val="00951B13"/>
    <w:rsid w:val="0095322C"/>
    <w:rsid w:val="009538D7"/>
    <w:rsid w:val="009629F7"/>
    <w:rsid w:val="00962D7B"/>
    <w:rsid w:val="00965154"/>
    <w:rsid w:val="00965231"/>
    <w:rsid w:val="00966E4F"/>
    <w:rsid w:val="00966FB9"/>
    <w:rsid w:val="00967043"/>
    <w:rsid w:val="00972A0B"/>
    <w:rsid w:val="00973E69"/>
    <w:rsid w:val="009759E2"/>
    <w:rsid w:val="009759F0"/>
    <w:rsid w:val="00975AFD"/>
    <w:rsid w:val="0097627D"/>
    <w:rsid w:val="00976D00"/>
    <w:rsid w:val="00980040"/>
    <w:rsid w:val="009802C7"/>
    <w:rsid w:val="0098060F"/>
    <w:rsid w:val="00982223"/>
    <w:rsid w:val="00982949"/>
    <w:rsid w:val="00982FC4"/>
    <w:rsid w:val="0098335E"/>
    <w:rsid w:val="00984302"/>
    <w:rsid w:val="00984F1B"/>
    <w:rsid w:val="009901A5"/>
    <w:rsid w:val="009902F7"/>
    <w:rsid w:val="00990C7B"/>
    <w:rsid w:val="009938A7"/>
    <w:rsid w:val="00993CB8"/>
    <w:rsid w:val="00995282"/>
    <w:rsid w:val="00995C3B"/>
    <w:rsid w:val="00996DEC"/>
    <w:rsid w:val="009971B4"/>
    <w:rsid w:val="009A0891"/>
    <w:rsid w:val="009A0AD6"/>
    <w:rsid w:val="009A0F10"/>
    <w:rsid w:val="009A121A"/>
    <w:rsid w:val="009A174D"/>
    <w:rsid w:val="009A1C21"/>
    <w:rsid w:val="009A2000"/>
    <w:rsid w:val="009A27B8"/>
    <w:rsid w:val="009A2901"/>
    <w:rsid w:val="009A3ABF"/>
    <w:rsid w:val="009A4206"/>
    <w:rsid w:val="009A458E"/>
    <w:rsid w:val="009A5929"/>
    <w:rsid w:val="009A66FB"/>
    <w:rsid w:val="009A6ABC"/>
    <w:rsid w:val="009A6EE1"/>
    <w:rsid w:val="009A73F8"/>
    <w:rsid w:val="009B0BC2"/>
    <w:rsid w:val="009B119D"/>
    <w:rsid w:val="009B146E"/>
    <w:rsid w:val="009B175A"/>
    <w:rsid w:val="009B1C8B"/>
    <w:rsid w:val="009B1D37"/>
    <w:rsid w:val="009B2B61"/>
    <w:rsid w:val="009B2BAE"/>
    <w:rsid w:val="009B40D8"/>
    <w:rsid w:val="009B50D5"/>
    <w:rsid w:val="009B612E"/>
    <w:rsid w:val="009B71A7"/>
    <w:rsid w:val="009B7BE2"/>
    <w:rsid w:val="009C00C3"/>
    <w:rsid w:val="009C0650"/>
    <w:rsid w:val="009C0DDB"/>
    <w:rsid w:val="009C3B80"/>
    <w:rsid w:val="009C40EE"/>
    <w:rsid w:val="009C520B"/>
    <w:rsid w:val="009C6EE0"/>
    <w:rsid w:val="009C76C2"/>
    <w:rsid w:val="009D0150"/>
    <w:rsid w:val="009D15E0"/>
    <w:rsid w:val="009D1608"/>
    <w:rsid w:val="009D2718"/>
    <w:rsid w:val="009D3772"/>
    <w:rsid w:val="009D38BD"/>
    <w:rsid w:val="009D4513"/>
    <w:rsid w:val="009D5221"/>
    <w:rsid w:val="009D54F6"/>
    <w:rsid w:val="009D61CA"/>
    <w:rsid w:val="009D697D"/>
    <w:rsid w:val="009D7F51"/>
    <w:rsid w:val="009E0128"/>
    <w:rsid w:val="009E0A77"/>
    <w:rsid w:val="009E1F26"/>
    <w:rsid w:val="009E21B1"/>
    <w:rsid w:val="009E5225"/>
    <w:rsid w:val="009E5957"/>
    <w:rsid w:val="009E64C2"/>
    <w:rsid w:val="009F20D9"/>
    <w:rsid w:val="009F2938"/>
    <w:rsid w:val="009F2DBF"/>
    <w:rsid w:val="009F42E5"/>
    <w:rsid w:val="009F67A7"/>
    <w:rsid w:val="009F6842"/>
    <w:rsid w:val="009F752E"/>
    <w:rsid w:val="00A0015E"/>
    <w:rsid w:val="00A008A0"/>
    <w:rsid w:val="00A0166D"/>
    <w:rsid w:val="00A01CEA"/>
    <w:rsid w:val="00A0229C"/>
    <w:rsid w:val="00A02439"/>
    <w:rsid w:val="00A02463"/>
    <w:rsid w:val="00A02ACB"/>
    <w:rsid w:val="00A0429C"/>
    <w:rsid w:val="00A057E1"/>
    <w:rsid w:val="00A05BC6"/>
    <w:rsid w:val="00A05EA8"/>
    <w:rsid w:val="00A06324"/>
    <w:rsid w:val="00A07151"/>
    <w:rsid w:val="00A10810"/>
    <w:rsid w:val="00A11E8A"/>
    <w:rsid w:val="00A13018"/>
    <w:rsid w:val="00A16BF7"/>
    <w:rsid w:val="00A170E5"/>
    <w:rsid w:val="00A17207"/>
    <w:rsid w:val="00A20683"/>
    <w:rsid w:val="00A24BEA"/>
    <w:rsid w:val="00A25D91"/>
    <w:rsid w:val="00A25F3A"/>
    <w:rsid w:val="00A30A12"/>
    <w:rsid w:val="00A32581"/>
    <w:rsid w:val="00A355DA"/>
    <w:rsid w:val="00A35E8A"/>
    <w:rsid w:val="00A36396"/>
    <w:rsid w:val="00A36609"/>
    <w:rsid w:val="00A368C2"/>
    <w:rsid w:val="00A36C2C"/>
    <w:rsid w:val="00A37242"/>
    <w:rsid w:val="00A418E4"/>
    <w:rsid w:val="00A44CEA"/>
    <w:rsid w:val="00A45FF1"/>
    <w:rsid w:val="00A51196"/>
    <w:rsid w:val="00A51F25"/>
    <w:rsid w:val="00A52322"/>
    <w:rsid w:val="00A574A5"/>
    <w:rsid w:val="00A57D21"/>
    <w:rsid w:val="00A600E2"/>
    <w:rsid w:val="00A61514"/>
    <w:rsid w:val="00A63175"/>
    <w:rsid w:val="00A6404A"/>
    <w:rsid w:val="00A6555F"/>
    <w:rsid w:val="00A656A4"/>
    <w:rsid w:val="00A66E43"/>
    <w:rsid w:val="00A67133"/>
    <w:rsid w:val="00A67E5E"/>
    <w:rsid w:val="00A70CF2"/>
    <w:rsid w:val="00A715AA"/>
    <w:rsid w:val="00A72476"/>
    <w:rsid w:val="00A73DD2"/>
    <w:rsid w:val="00A75DE0"/>
    <w:rsid w:val="00A763D5"/>
    <w:rsid w:val="00A76CD2"/>
    <w:rsid w:val="00A77B55"/>
    <w:rsid w:val="00A80587"/>
    <w:rsid w:val="00A8086F"/>
    <w:rsid w:val="00A80CE4"/>
    <w:rsid w:val="00A8151F"/>
    <w:rsid w:val="00A818DA"/>
    <w:rsid w:val="00A81A77"/>
    <w:rsid w:val="00A84284"/>
    <w:rsid w:val="00A84874"/>
    <w:rsid w:val="00A85901"/>
    <w:rsid w:val="00A8636C"/>
    <w:rsid w:val="00A8669F"/>
    <w:rsid w:val="00A8673E"/>
    <w:rsid w:val="00A87A99"/>
    <w:rsid w:val="00A902A3"/>
    <w:rsid w:val="00A92442"/>
    <w:rsid w:val="00A95CC5"/>
    <w:rsid w:val="00A97D29"/>
    <w:rsid w:val="00AA0738"/>
    <w:rsid w:val="00AA107C"/>
    <w:rsid w:val="00AA153A"/>
    <w:rsid w:val="00AA3B33"/>
    <w:rsid w:val="00AA3B90"/>
    <w:rsid w:val="00AA52FC"/>
    <w:rsid w:val="00AA5D67"/>
    <w:rsid w:val="00AA7D00"/>
    <w:rsid w:val="00AB162E"/>
    <w:rsid w:val="00AB21FA"/>
    <w:rsid w:val="00AB32B6"/>
    <w:rsid w:val="00AB3FB3"/>
    <w:rsid w:val="00AB4D19"/>
    <w:rsid w:val="00AB6845"/>
    <w:rsid w:val="00AB6860"/>
    <w:rsid w:val="00AB6A6C"/>
    <w:rsid w:val="00AC18F8"/>
    <w:rsid w:val="00AC1C35"/>
    <w:rsid w:val="00AC1FF2"/>
    <w:rsid w:val="00AC2CE2"/>
    <w:rsid w:val="00AC399C"/>
    <w:rsid w:val="00AC3AB0"/>
    <w:rsid w:val="00AC3C29"/>
    <w:rsid w:val="00AC6975"/>
    <w:rsid w:val="00AC69EE"/>
    <w:rsid w:val="00AC6D8A"/>
    <w:rsid w:val="00AC6DAF"/>
    <w:rsid w:val="00AC73FB"/>
    <w:rsid w:val="00AC748B"/>
    <w:rsid w:val="00AC7EBF"/>
    <w:rsid w:val="00AD074A"/>
    <w:rsid w:val="00AD0A1B"/>
    <w:rsid w:val="00AD0B12"/>
    <w:rsid w:val="00AD0FCE"/>
    <w:rsid w:val="00AD127D"/>
    <w:rsid w:val="00AD16F2"/>
    <w:rsid w:val="00AD31E7"/>
    <w:rsid w:val="00AD3454"/>
    <w:rsid w:val="00AD3570"/>
    <w:rsid w:val="00AD39C8"/>
    <w:rsid w:val="00AD4779"/>
    <w:rsid w:val="00AD5BFE"/>
    <w:rsid w:val="00AD74C0"/>
    <w:rsid w:val="00AD76EC"/>
    <w:rsid w:val="00AD7AD9"/>
    <w:rsid w:val="00AD7B80"/>
    <w:rsid w:val="00AD7CB5"/>
    <w:rsid w:val="00AE03FC"/>
    <w:rsid w:val="00AE0A95"/>
    <w:rsid w:val="00AE16F5"/>
    <w:rsid w:val="00AE3033"/>
    <w:rsid w:val="00AE6652"/>
    <w:rsid w:val="00AE6991"/>
    <w:rsid w:val="00AF0CEF"/>
    <w:rsid w:val="00AF2FE7"/>
    <w:rsid w:val="00AF37C9"/>
    <w:rsid w:val="00AF3AFE"/>
    <w:rsid w:val="00AF4B1B"/>
    <w:rsid w:val="00AF4D15"/>
    <w:rsid w:val="00AF61BE"/>
    <w:rsid w:val="00AF7DB8"/>
    <w:rsid w:val="00B00DEA"/>
    <w:rsid w:val="00B0157D"/>
    <w:rsid w:val="00B0251D"/>
    <w:rsid w:val="00B035E1"/>
    <w:rsid w:val="00B03A00"/>
    <w:rsid w:val="00B03E16"/>
    <w:rsid w:val="00B03EA6"/>
    <w:rsid w:val="00B04E43"/>
    <w:rsid w:val="00B05BF8"/>
    <w:rsid w:val="00B072C1"/>
    <w:rsid w:val="00B07530"/>
    <w:rsid w:val="00B102B3"/>
    <w:rsid w:val="00B10FDC"/>
    <w:rsid w:val="00B11C36"/>
    <w:rsid w:val="00B11F7C"/>
    <w:rsid w:val="00B136A8"/>
    <w:rsid w:val="00B140C2"/>
    <w:rsid w:val="00B164F1"/>
    <w:rsid w:val="00B17B2C"/>
    <w:rsid w:val="00B21C23"/>
    <w:rsid w:val="00B22C0A"/>
    <w:rsid w:val="00B23227"/>
    <w:rsid w:val="00B2352C"/>
    <w:rsid w:val="00B241AD"/>
    <w:rsid w:val="00B247FF"/>
    <w:rsid w:val="00B254C0"/>
    <w:rsid w:val="00B259AD"/>
    <w:rsid w:val="00B26A06"/>
    <w:rsid w:val="00B26E7D"/>
    <w:rsid w:val="00B26F4C"/>
    <w:rsid w:val="00B276CA"/>
    <w:rsid w:val="00B27907"/>
    <w:rsid w:val="00B30769"/>
    <w:rsid w:val="00B325BF"/>
    <w:rsid w:val="00B34272"/>
    <w:rsid w:val="00B347A9"/>
    <w:rsid w:val="00B35648"/>
    <w:rsid w:val="00B36EF7"/>
    <w:rsid w:val="00B4284C"/>
    <w:rsid w:val="00B42CA1"/>
    <w:rsid w:val="00B44339"/>
    <w:rsid w:val="00B4484E"/>
    <w:rsid w:val="00B4487D"/>
    <w:rsid w:val="00B459DA"/>
    <w:rsid w:val="00B45F79"/>
    <w:rsid w:val="00B4666D"/>
    <w:rsid w:val="00B46E42"/>
    <w:rsid w:val="00B46EEB"/>
    <w:rsid w:val="00B47C75"/>
    <w:rsid w:val="00B510BF"/>
    <w:rsid w:val="00B52874"/>
    <w:rsid w:val="00B53074"/>
    <w:rsid w:val="00B5329F"/>
    <w:rsid w:val="00B54113"/>
    <w:rsid w:val="00B5430B"/>
    <w:rsid w:val="00B54779"/>
    <w:rsid w:val="00B56EB1"/>
    <w:rsid w:val="00B600FC"/>
    <w:rsid w:val="00B630D7"/>
    <w:rsid w:val="00B673F2"/>
    <w:rsid w:val="00B70B00"/>
    <w:rsid w:val="00B72630"/>
    <w:rsid w:val="00B735BC"/>
    <w:rsid w:val="00B73E7B"/>
    <w:rsid w:val="00B767A5"/>
    <w:rsid w:val="00B76A30"/>
    <w:rsid w:val="00B76C57"/>
    <w:rsid w:val="00B76F2A"/>
    <w:rsid w:val="00B808A8"/>
    <w:rsid w:val="00B80EA0"/>
    <w:rsid w:val="00B80F47"/>
    <w:rsid w:val="00B818D4"/>
    <w:rsid w:val="00B81D19"/>
    <w:rsid w:val="00B83B47"/>
    <w:rsid w:val="00B85836"/>
    <w:rsid w:val="00B85D80"/>
    <w:rsid w:val="00B85E39"/>
    <w:rsid w:val="00B879F2"/>
    <w:rsid w:val="00B90FEF"/>
    <w:rsid w:val="00B92B7F"/>
    <w:rsid w:val="00B935C3"/>
    <w:rsid w:val="00B93961"/>
    <w:rsid w:val="00B93B4E"/>
    <w:rsid w:val="00B95203"/>
    <w:rsid w:val="00B953F4"/>
    <w:rsid w:val="00B95A32"/>
    <w:rsid w:val="00B963F0"/>
    <w:rsid w:val="00B96F8C"/>
    <w:rsid w:val="00B971EF"/>
    <w:rsid w:val="00B97ABE"/>
    <w:rsid w:val="00BA026E"/>
    <w:rsid w:val="00BA0B4E"/>
    <w:rsid w:val="00BA0F85"/>
    <w:rsid w:val="00BA18F6"/>
    <w:rsid w:val="00BA2113"/>
    <w:rsid w:val="00BA294B"/>
    <w:rsid w:val="00BA39DD"/>
    <w:rsid w:val="00BA4C6A"/>
    <w:rsid w:val="00BA5C98"/>
    <w:rsid w:val="00BA5E5E"/>
    <w:rsid w:val="00BA66CA"/>
    <w:rsid w:val="00BB03DE"/>
    <w:rsid w:val="00BB0979"/>
    <w:rsid w:val="00BB09C7"/>
    <w:rsid w:val="00BB23E4"/>
    <w:rsid w:val="00BB3839"/>
    <w:rsid w:val="00BB3B31"/>
    <w:rsid w:val="00BB3C48"/>
    <w:rsid w:val="00BB42B6"/>
    <w:rsid w:val="00BB4EBF"/>
    <w:rsid w:val="00BB4ECA"/>
    <w:rsid w:val="00BB567F"/>
    <w:rsid w:val="00BB6545"/>
    <w:rsid w:val="00BB670C"/>
    <w:rsid w:val="00BB7007"/>
    <w:rsid w:val="00BC0AFC"/>
    <w:rsid w:val="00BC1122"/>
    <w:rsid w:val="00BC3493"/>
    <w:rsid w:val="00BC3561"/>
    <w:rsid w:val="00BC3E26"/>
    <w:rsid w:val="00BC54BF"/>
    <w:rsid w:val="00BC699B"/>
    <w:rsid w:val="00BD07AD"/>
    <w:rsid w:val="00BD0A61"/>
    <w:rsid w:val="00BD19AF"/>
    <w:rsid w:val="00BD225B"/>
    <w:rsid w:val="00BD3532"/>
    <w:rsid w:val="00BD3C35"/>
    <w:rsid w:val="00BD3C6E"/>
    <w:rsid w:val="00BD5F8F"/>
    <w:rsid w:val="00BD6227"/>
    <w:rsid w:val="00BD6276"/>
    <w:rsid w:val="00BD759E"/>
    <w:rsid w:val="00BE057A"/>
    <w:rsid w:val="00BE0A90"/>
    <w:rsid w:val="00BE426A"/>
    <w:rsid w:val="00BE43D5"/>
    <w:rsid w:val="00BE4558"/>
    <w:rsid w:val="00BE4CD8"/>
    <w:rsid w:val="00BE4D20"/>
    <w:rsid w:val="00BE6653"/>
    <w:rsid w:val="00BE6A90"/>
    <w:rsid w:val="00BF1461"/>
    <w:rsid w:val="00BF370B"/>
    <w:rsid w:val="00BF3F07"/>
    <w:rsid w:val="00BF4EFE"/>
    <w:rsid w:val="00BF528D"/>
    <w:rsid w:val="00BF6B37"/>
    <w:rsid w:val="00BF7D8E"/>
    <w:rsid w:val="00C014A2"/>
    <w:rsid w:val="00C0205E"/>
    <w:rsid w:val="00C02D63"/>
    <w:rsid w:val="00C037A2"/>
    <w:rsid w:val="00C03A0B"/>
    <w:rsid w:val="00C03C1E"/>
    <w:rsid w:val="00C04CAE"/>
    <w:rsid w:val="00C05B43"/>
    <w:rsid w:val="00C05B90"/>
    <w:rsid w:val="00C05CDA"/>
    <w:rsid w:val="00C0620A"/>
    <w:rsid w:val="00C07A86"/>
    <w:rsid w:val="00C07C22"/>
    <w:rsid w:val="00C11812"/>
    <w:rsid w:val="00C124DA"/>
    <w:rsid w:val="00C127E4"/>
    <w:rsid w:val="00C12DAF"/>
    <w:rsid w:val="00C13985"/>
    <w:rsid w:val="00C14D46"/>
    <w:rsid w:val="00C15548"/>
    <w:rsid w:val="00C16541"/>
    <w:rsid w:val="00C1762F"/>
    <w:rsid w:val="00C17B04"/>
    <w:rsid w:val="00C20B7B"/>
    <w:rsid w:val="00C2100A"/>
    <w:rsid w:val="00C210B7"/>
    <w:rsid w:val="00C215A7"/>
    <w:rsid w:val="00C21ECB"/>
    <w:rsid w:val="00C2336B"/>
    <w:rsid w:val="00C24BDD"/>
    <w:rsid w:val="00C253BE"/>
    <w:rsid w:val="00C30032"/>
    <w:rsid w:val="00C3142A"/>
    <w:rsid w:val="00C31BF1"/>
    <w:rsid w:val="00C32F12"/>
    <w:rsid w:val="00C339A5"/>
    <w:rsid w:val="00C33D22"/>
    <w:rsid w:val="00C34BA1"/>
    <w:rsid w:val="00C350C0"/>
    <w:rsid w:val="00C35AF7"/>
    <w:rsid w:val="00C35EA6"/>
    <w:rsid w:val="00C401CE"/>
    <w:rsid w:val="00C405FB"/>
    <w:rsid w:val="00C41A66"/>
    <w:rsid w:val="00C41FAC"/>
    <w:rsid w:val="00C423B7"/>
    <w:rsid w:val="00C42EF1"/>
    <w:rsid w:val="00C43C83"/>
    <w:rsid w:val="00C44D27"/>
    <w:rsid w:val="00C45683"/>
    <w:rsid w:val="00C45EC4"/>
    <w:rsid w:val="00C46FBB"/>
    <w:rsid w:val="00C47769"/>
    <w:rsid w:val="00C479DE"/>
    <w:rsid w:val="00C52546"/>
    <w:rsid w:val="00C53443"/>
    <w:rsid w:val="00C53A5C"/>
    <w:rsid w:val="00C53BF4"/>
    <w:rsid w:val="00C54EEB"/>
    <w:rsid w:val="00C567AD"/>
    <w:rsid w:val="00C6061A"/>
    <w:rsid w:val="00C60B84"/>
    <w:rsid w:val="00C60C29"/>
    <w:rsid w:val="00C61A25"/>
    <w:rsid w:val="00C62519"/>
    <w:rsid w:val="00C651F6"/>
    <w:rsid w:val="00C656B1"/>
    <w:rsid w:val="00C660CF"/>
    <w:rsid w:val="00C716A3"/>
    <w:rsid w:val="00C731FE"/>
    <w:rsid w:val="00C7366A"/>
    <w:rsid w:val="00C75594"/>
    <w:rsid w:val="00C76990"/>
    <w:rsid w:val="00C815D6"/>
    <w:rsid w:val="00C828FF"/>
    <w:rsid w:val="00C83160"/>
    <w:rsid w:val="00C83D94"/>
    <w:rsid w:val="00C84131"/>
    <w:rsid w:val="00C84803"/>
    <w:rsid w:val="00C84EC8"/>
    <w:rsid w:val="00C8510B"/>
    <w:rsid w:val="00C86461"/>
    <w:rsid w:val="00C87F06"/>
    <w:rsid w:val="00C92657"/>
    <w:rsid w:val="00C9419A"/>
    <w:rsid w:val="00C96020"/>
    <w:rsid w:val="00C9768E"/>
    <w:rsid w:val="00CA0AB4"/>
    <w:rsid w:val="00CA1135"/>
    <w:rsid w:val="00CA170E"/>
    <w:rsid w:val="00CA27C3"/>
    <w:rsid w:val="00CA2D61"/>
    <w:rsid w:val="00CA37F4"/>
    <w:rsid w:val="00CA3B4A"/>
    <w:rsid w:val="00CA3BA6"/>
    <w:rsid w:val="00CA42E2"/>
    <w:rsid w:val="00CA459E"/>
    <w:rsid w:val="00CA686D"/>
    <w:rsid w:val="00CA72CB"/>
    <w:rsid w:val="00CB101D"/>
    <w:rsid w:val="00CB284C"/>
    <w:rsid w:val="00CB2E4B"/>
    <w:rsid w:val="00CB39B0"/>
    <w:rsid w:val="00CB5CC7"/>
    <w:rsid w:val="00CB5F75"/>
    <w:rsid w:val="00CC012A"/>
    <w:rsid w:val="00CC07EF"/>
    <w:rsid w:val="00CC0B48"/>
    <w:rsid w:val="00CC1A5B"/>
    <w:rsid w:val="00CC3148"/>
    <w:rsid w:val="00CC5F10"/>
    <w:rsid w:val="00CC77A0"/>
    <w:rsid w:val="00CD0B5C"/>
    <w:rsid w:val="00CD0F3C"/>
    <w:rsid w:val="00CD35D5"/>
    <w:rsid w:val="00CD3918"/>
    <w:rsid w:val="00CD4B1E"/>
    <w:rsid w:val="00CD5482"/>
    <w:rsid w:val="00CD624F"/>
    <w:rsid w:val="00CE0543"/>
    <w:rsid w:val="00CE058D"/>
    <w:rsid w:val="00CE0D1E"/>
    <w:rsid w:val="00CE1A0A"/>
    <w:rsid w:val="00CE1F39"/>
    <w:rsid w:val="00CE3103"/>
    <w:rsid w:val="00CE4A48"/>
    <w:rsid w:val="00CE6962"/>
    <w:rsid w:val="00CF01F7"/>
    <w:rsid w:val="00CF17AC"/>
    <w:rsid w:val="00CF1F61"/>
    <w:rsid w:val="00CF25AB"/>
    <w:rsid w:val="00CF2D85"/>
    <w:rsid w:val="00CF3DF9"/>
    <w:rsid w:val="00CF47E3"/>
    <w:rsid w:val="00CF49EF"/>
    <w:rsid w:val="00CF574B"/>
    <w:rsid w:val="00CF5C61"/>
    <w:rsid w:val="00CF62F4"/>
    <w:rsid w:val="00CF644D"/>
    <w:rsid w:val="00CF667E"/>
    <w:rsid w:val="00D0052A"/>
    <w:rsid w:val="00D01908"/>
    <w:rsid w:val="00D0191B"/>
    <w:rsid w:val="00D0362D"/>
    <w:rsid w:val="00D0371A"/>
    <w:rsid w:val="00D049ED"/>
    <w:rsid w:val="00D04FB3"/>
    <w:rsid w:val="00D07767"/>
    <w:rsid w:val="00D10892"/>
    <w:rsid w:val="00D11119"/>
    <w:rsid w:val="00D1132D"/>
    <w:rsid w:val="00D115AB"/>
    <w:rsid w:val="00D11FEA"/>
    <w:rsid w:val="00D1283A"/>
    <w:rsid w:val="00D134B0"/>
    <w:rsid w:val="00D1423F"/>
    <w:rsid w:val="00D17851"/>
    <w:rsid w:val="00D20AEF"/>
    <w:rsid w:val="00D21142"/>
    <w:rsid w:val="00D2140A"/>
    <w:rsid w:val="00D22111"/>
    <w:rsid w:val="00D23339"/>
    <w:rsid w:val="00D23BD4"/>
    <w:rsid w:val="00D25A00"/>
    <w:rsid w:val="00D27388"/>
    <w:rsid w:val="00D27C9A"/>
    <w:rsid w:val="00D330AC"/>
    <w:rsid w:val="00D345D6"/>
    <w:rsid w:val="00D35126"/>
    <w:rsid w:val="00D3542B"/>
    <w:rsid w:val="00D36B57"/>
    <w:rsid w:val="00D37A72"/>
    <w:rsid w:val="00D42514"/>
    <w:rsid w:val="00D46EC0"/>
    <w:rsid w:val="00D526BF"/>
    <w:rsid w:val="00D52BF9"/>
    <w:rsid w:val="00D57DFC"/>
    <w:rsid w:val="00D60B45"/>
    <w:rsid w:val="00D60E1B"/>
    <w:rsid w:val="00D6359B"/>
    <w:rsid w:val="00D63636"/>
    <w:rsid w:val="00D636F6"/>
    <w:rsid w:val="00D64616"/>
    <w:rsid w:val="00D646C7"/>
    <w:rsid w:val="00D65F80"/>
    <w:rsid w:val="00D7154C"/>
    <w:rsid w:val="00D72D86"/>
    <w:rsid w:val="00D73930"/>
    <w:rsid w:val="00D7569B"/>
    <w:rsid w:val="00D75A78"/>
    <w:rsid w:val="00D77230"/>
    <w:rsid w:val="00D8090D"/>
    <w:rsid w:val="00D832C0"/>
    <w:rsid w:val="00D8437C"/>
    <w:rsid w:val="00D84CF9"/>
    <w:rsid w:val="00D84FD3"/>
    <w:rsid w:val="00D862ED"/>
    <w:rsid w:val="00D9014F"/>
    <w:rsid w:val="00D91E9D"/>
    <w:rsid w:val="00D9282E"/>
    <w:rsid w:val="00D92FF5"/>
    <w:rsid w:val="00D93174"/>
    <w:rsid w:val="00D94007"/>
    <w:rsid w:val="00D94AD8"/>
    <w:rsid w:val="00D94FEF"/>
    <w:rsid w:val="00D95077"/>
    <w:rsid w:val="00D95D34"/>
    <w:rsid w:val="00D960E7"/>
    <w:rsid w:val="00D96854"/>
    <w:rsid w:val="00D96C05"/>
    <w:rsid w:val="00DA0B0F"/>
    <w:rsid w:val="00DA134D"/>
    <w:rsid w:val="00DA1620"/>
    <w:rsid w:val="00DA1891"/>
    <w:rsid w:val="00DA2676"/>
    <w:rsid w:val="00DA2B87"/>
    <w:rsid w:val="00DA446E"/>
    <w:rsid w:val="00DA5A42"/>
    <w:rsid w:val="00DA5C16"/>
    <w:rsid w:val="00DA5D08"/>
    <w:rsid w:val="00DA6099"/>
    <w:rsid w:val="00DA60F9"/>
    <w:rsid w:val="00DA63F2"/>
    <w:rsid w:val="00DA7406"/>
    <w:rsid w:val="00DA7991"/>
    <w:rsid w:val="00DA7B7A"/>
    <w:rsid w:val="00DA7E2B"/>
    <w:rsid w:val="00DB041E"/>
    <w:rsid w:val="00DB0D1A"/>
    <w:rsid w:val="00DB0E19"/>
    <w:rsid w:val="00DB174E"/>
    <w:rsid w:val="00DB2881"/>
    <w:rsid w:val="00DB34BD"/>
    <w:rsid w:val="00DB55C3"/>
    <w:rsid w:val="00DB5D42"/>
    <w:rsid w:val="00DC0EFB"/>
    <w:rsid w:val="00DC1B15"/>
    <w:rsid w:val="00DC4233"/>
    <w:rsid w:val="00DC42BA"/>
    <w:rsid w:val="00DC4E53"/>
    <w:rsid w:val="00DC55FF"/>
    <w:rsid w:val="00DC5E2E"/>
    <w:rsid w:val="00DC7568"/>
    <w:rsid w:val="00DD0203"/>
    <w:rsid w:val="00DD21E1"/>
    <w:rsid w:val="00DD326A"/>
    <w:rsid w:val="00DD3FC7"/>
    <w:rsid w:val="00DD43E0"/>
    <w:rsid w:val="00DD45A0"/>
    <w:rsid w:val="00DD5066"/>
    <w:rsid w:val="00DD507C"/>
    <w:rsid w:val="00DD7500"/>
    <w:rsid w:val="00DE0D1D"/>
    <w:rsid w:val="00DE2515"/>
    <w:rsid w:val="00DE3768"/>
    <w:rsid w:val="00DE4205"/>
    <w:rsid w:val="00DE4521"/>
    <w:rsid w:val="00DE49E8"/>
    <w:rsid w:val="00DE4F21"/>
    <w:rsid w:val="00DE5498"/>
    <w:rsid w:val="00DE66AC"/>
    <w:rsid w:val="00DE68B2"/>
    <w:rsid w:val="00DF0CE1"/>
    <w:rsid w:val="00DF0D17"/>
    <w:rsid w:val="00DF1694"/>
    <w:rsid w:val="00DF279D"/>
    <w:rsid w:val="00DF3487"/>
    <w:rsid w:val="00DF35CB"/>
    <w:rsid w:val="00DF46F2"/>
    <w:rsid w:val="00DF5130"/>
    <w:rsid w:val="00DF592E"/>
    <w:rsid w:val="00E0007C"/>
    <w:rsid w:val="00E012B5"/>
    <w:rsid w:val="00E0250B"/>
    <w:rsid w:val="00E02EC8"/>
    <w:rsid w:val="00E05C4C"/>
    <w:rsid w:val="00E05FEE"/>
    <w:rsid w:val="00E068F8"/>
    <w:rsid w:val="00E072D7"/>
    <w:rsid w:val="00E07AA4"/>
    <w:rsid w:val="00E07CB7"/>
    <w:rsid w:val="00E07ED1"/>
    <w:rsid w:val="00E122AD"/>
    <w:rsid w:val="00E1261F"/>
    <w:rsid w:val="00E138EE"/>
    <w:rsid w:val="00E14012"/>
    <w:rsid w:val="00E14273"/>
    <w:rsid w:val="00E1440D"/>
    <w:rsid w:val="00E1462E"/>
    <w:rsid w:val="00E1622D"/>
    <w:rsid w:val="00E2118D"/>
    <w:rsid w:val="00E2131E"/>
    <w:rsid w:val="00E22FA6"/>
    <w:rsid w:val="00E23408"/>
    <w:rsid w:val="00E270C6"/>
    <w:rsid w:val="00E30D86"/>
    <w:rsid w:val="00E3139A"/>
    <w:rsid w:val="00E3371F"/>
    <w:rsid w:val="00E33A5F"/>
    <w:rsid w:val="00E34910"/>
    <w:rsid w:val="00E34B17"/>
    <w:rsid w:val="00E35F7E"/>
    <w:rsid w:val="00E371CA"/>
    <w:rsid w:val="00E371E8"/>
    <w:rsid w:val="00E37F34"/>
    <w:rsid w:val="00E40A80"/>
    <w:rsid w:val="00E46D19"/>
    <w:rsid w:val="00E47518"/>
    <w:rsid w:val="00E516CF"/>
    <w:rsid w:val="00E51B14"/>
    <w:rsid w:val="00E56514"/>
    <w:rsid w:val="00E56734"/>
    <w:rsid w:val="00E56A97"/>
    <w:rsid w:val="00E571D0"/>
    <w:rsid w:val="00E5721A"/>
    <w:rsid w:val="00E57EF9"/>
    <w:rsid w:val="00E60C14"/>
    <w:rsid w:val="00E613F2"/>
    <w:rsid w:val="00E6178B"/>
    <w:rsid w:val="00E617A0"/>
    <w:rsid w:val="00E623DF"/>
    <w:rsid w:val="00E62945"/>
    <w:rsid w:val="00E62BFC"/>
    <w:rsid w:val="00E62E8C"/>
    <w:rsid w:val="00E63469"/>
    <w:rsid w:val="00E63877"/>
    <w:rsid w:val="00E63B4F"/>
    <w:rsid w:val="00E63EC8"/>
    <w:rsid w:val="00E640CC"/>
    <w:rsid w:val="00E64153"/>
    <w:rsid w:val="00E64313"/>
    <w:rsid w:val="00E65B54"/>
    <w:rsid w:val="00E65D55"/>
    <w:rsid w:val="00E6644B"/>
    <w:rsid w:val="00E66CD1"/>
    <w:rsid w:val="00E678B9"/>
    <w:rsid w:val="00E67F28"/>
    <w:rsid w:val="00E70132"/>
    <w:rsid w:val="00E7227F"/>
    <w:rsid w:val="00E72912"/>
    <w:rsid w:val="00E73560"/>
    <w:rsid w:val="00E75015"/>
    <w:rsid w:val="00E75496"/>
    <w:rsid w:val="00E75956"/>
    <w:rsid w:val="00E75986"/>
    <w:rsid w:val="00E75A3E"/>
    <w:rsid w:val="00E75A5E"/>
    <w:rsid w:val="00E7615E"/>
    <w:rsid w:val="00E764C7"/>
    <w:rsid w:val="00E76F67"/>
    <w:rsid w:val="00E81057"/>
    <w:rsid w:val="00E8171E"/>
    <w:rsid w:val="00E82F24"/>
    <w:rsid w:val="00E83183"/>
    <w:rsid w:val="00E841F0"/>
    <w:rsid w:val="00E845D1"/>
    <w:rsid w:val="00E84C1A"/>
    <w:rsid w:val="00E84F80"/>
    <w:rsid w:val="00E8502D"/>
    <w:rsid w:val="00E862C9"/>
    <w:rsid w:val="00E878FC"/>
    <w:rsid w:val="00E916C9"/>
    <w:rsid w:val="00E92883"/>
    <w:rsid w:val="00E928E2"/>
    <w:rsid w:val="00E94A26"/>
    <w:rsid w:val="00E951A8"/>
    <w:rsid w:val="00E97431"/>
    <w:rsid w:val="00E97F96"/>
    <w:rsid w:val="00EA1058"/>
    <w:rsid w:val="00EA29EF"/>
    <w:rsid w:val="00EA3DAD"/>
    <w:rsid w:val="00EA4213"/>
    <w:rsid w:val="00EA6BA6"/>
    <w:rsid w:val="00EB2164"/>
    <w:rsid w:val="00EB3341"/>
    <w:rsid w:val="00EB4A75"/>
    <w:rsid w:val="00EB648A"/>
    <w:rsid w:val="00EC0AF5"/>
    <w:rsid w:val="00EC11D2"/>
    <w:rsid w:val="00EC1EFA"/>
    <w:rsid w:val="00EC27EE"/>
    <w:rsid w:val="00EC3118"/>
    <w:rsid w:val="00EC3212"/>
    <w:rsid w:val="00EC34AB"/>
    <w:rsid w:val="00EC365E"/>
    <w:rsid w:val="00EC36AA"/>
    <w:rsid w:val="00EC43BE"/>
    <w:rsid w:val="00EC4874"/>
    <w:rsid w:val="00EC7943"/>
    <w:rsid w:val="00ED0802"/>
    <w:rsid w:val="00ED11B7"/>
    <w:rsid w:val="00ED161B"/>
    <w:rsid w:val="00ED225A"/>
    <w:rsid w:val="00ED25A1"/>
    <w:rsid w:val="00ED30C0"/>
    <w:rsid w:val="00ED3982"/>
    <w:rsid w:val="00ED45B1"/>
    <w:rsid w:val="00ED67ED"/>
    <w:rsid w:val="00ED6801"/>
    <w:rsid w:val="00EE06CD"/>
    <w:rsid w:val="00EE0774"/>
    <w:rsid w:val="00EE0AE7"/>
    <w:rsid w:val="00EE0CE5"/>
    <w:rsid w:val="00EE1081"/>
    <w:rsid w:val="00EE240C"/>
    <w:rsid w:val="00EE2866"/>
    <w:rsid w:val="00EE4DE3"/>
    <w:rsid w:val="00EE598E"/>
    <w:rsid w:val="00EE5D61"/>
    <w:rsid w:val="00EE7BA4"/>
    <w:rsid w:val="00EE7BA9"/>
    <w:rsid w:val="00EF07B5"/>
    <w:rsid w:val="00EF0900"/>
    <w:rsid w:val="00EF20E1"/>
    <w:rsid w:val="00EF4825"/>
    <w:rsid w:val="00EF4DCB"/>
    <w:rsid w:val="00F00308"/>
    <w:rsid w:val="00F008AC"/>
    <w:rsid w:val="00F01B55"/>
    <w:rsid w:val="00F021B8"/>
    <w:rsid w:val="00F02497"/>
    <w:rsid w:val="00F03120"/>
    <w:rsid w:val="00F03EBB"/>
    <w:rsid w:val="00F03ED1"/>
    <w:rsid w:val="00F0516C"/>
    <w:rsid w:val="00F10694"/>
    <w:rsid w:val="00F1197B"/>
    <w:rsid w:val="00F123CB"/>
    <w:rsid w:val="00F12813"/>
    <w:rsid w:val="00F1294D"/>
    <w:rsid w:val="00F13B83"/>
    <w:rsid w:val="00F1422C"/>
    <w:rsid w:val="00F16D00"/>
    <w:rsid w:val="00F17D99"/>
    <w:rsid w:val="00F2070A"/>
    <w:rsid w:val="00F21B8C"/>
    <w:rsid w:val="00F223FC"/>
    <w:rsid w:val="00F22E1C"/>
    <w:rsid w:val="00F24201"/>
    <w:rsid w:val="00F267D7"/>
    <w:rsid w:val="00F26DFE"/>
    <w:rsid w:val="00F27BBF"/>
    <w:rsid w:val="00F30C33"/>
    <w:rsid w:val="00F30D9A"/>
    <w:rsid w:val="00F31C43"/>
    <w:rsid w:val="00F31E23"/>
    <w:rsid w:val="00F32499"/>
    <w:rsid w:val="00F32958"/>
    <w:rsid w:val="00F32FBB"/>
    <w:rsid w:val="00F34EDF"/>
    <w:rsid w:val="00F35634"/>
    <w:rsid w:val="00F364E2"/>
    <w:rsid w:val="00F37831"/>
    <w:rsid w:val="00F379D7"/>
    <w:rsid w:val="00F40259"/>
    <w:rsid w:val="00F40678"/>
    <w:rsid w:val="00F40BE7"/>
    <w:rsid w:val="00F4122F"/>
    <w:rsid w:val="00F412E9"/>
    <w:rsid w:val="00F42BD2"/>
    <w:rsid w:val="00F4356C"/>
    <w:rsid w:val="00F43B00"/>
    <w:rsid w:val="00F44356"/>
    <w:rsid w:val="00F444F5"/>
    <w:rsid w:val="00F452D3"/>
    <w:rsid w:val="00F45F5F"/>
    <w:rsid w:val="00F5064A"/>
    <w:rsid w:val="00F50D1E"/>
    <w:rsid w:val="00F51DC2"/>
    <w:rsid w:val="00F52112"/>
    <w:rsid w:val="00F52122"/>
    <w:rsid w:val="00F52957"/>
    <w:rsid w:val="00F530C7"/>
    <w:rsid w:val="00F53A97"/>
    <w:rsid w:val="00F5417F"/>
    <w:rsid w:val="00F5512F"/>
    <w:rsid w:val="00F55176"/>
    <w:rsid w:val="00F551D6"/>
    <w:rsid w:val="00F55332"/>
    <w:rsid w:val="00F562AB"/>
    <w:rsid w:val="00F56B98"/>
    <w:rsid w:val="00F570F2"/>
    <w:rsid w:val="00F607AB"/>
    <w:rsid w:val="00F654EC"/>
    <w:rsid w:val="00F65BCF"/>
    <w:rsid w:val="00F6639E"/>
    <w:rsid w:val="00F67427"/>
    <w:rsid w:val="00F70084"/>
    <w:rsid w:val="00F702A8"/>
    <w:rsid w:val="00F70D7F"/>
    <w:rsid w:val="00F71F2B"/>
    <w:rsid w:val="00F72B19"/>
    <w:rsid w:val="00F72BB0"/>
    <w:rsid w:val="00F72C31"/>
    <w:rsid w:val="00F73E82"/>
    <w:rsid w:val="00F74999"/>
    <w:rsid w:val="00F74AAB"/>
    <w:rsid w:val="00F753BB"/>
    <w:rsid w:val="00F75EC7"/>
    <w:rsid w:val="00F76752"/>
    <w:rsid w:val="00F769A5"/>
    <w:rsid w:val="00F769BC"/>
    <w:rsid w:val="00F769FE"/>
    <w:rsid w:val="00F80E3A"/>
    <w:rsid w:val="00F81D05"/>
    <w:rsid w:val="00F82AFC"/>
    <w:rsid w:val="00F82DC4"/>
    <w:rsid w:val="00F82EC4"/>
    <w:rsid w:val="00F8529B"/>
    <w:rsid w:val="00F871C8"/>
    <w:rsid w:val="00F8789A"/>
    <w:rsid w:val="00F87D2F"/>
    <w:rsid w:val="00F9402C"/>
    <w:rsid w:val="00F945DA"/>
    <w:rsid w:val="00F9658A"/>
    <w:rsid w:val="00FA0C08"/>
    <w:rsid w:val="00FA1DDF"/>
    <w:rsid w:val="00FA2BF7"/>
    <w:rsid w:val="00FA3009"/>
    <w:rsid w:val="00FA4841"/>
    <w:rsid w:val="00FA48F5"/>
    <w:rsid w:val="00FA510D"/>
    <w:rsid w:val="00FA53FC"/>
    <w:rsid w:val="00FA59A2"/>
    <w:rsid w:val="00FA767E"/>
    <w:rsid w:val="00FA7F70"/>
    <w:rsid w:val="00FB30E0"/>
    <w:rsid w:val="00FB39D0"/>
    <w:rsid w:val="00FB40DE"/>
    <w:rsid w:val="00FB4868"/>
    <w:rsid w:val="00FB6004"/>
    <w:rsid w:val="00FB604D"/>
    <w:rsid w:val="00FB68D7"/>
    <w:rsid w:val="00FB7530"/>
    <w:rsid w:val="00FC070E"/>
    <w:rsid w:val="00FC108E"/>
    <w:rsid w:val="00FC3AF9"/>
    <w:rsid w:val="00FC55F7"/>
    <w:rsid w:val="00FC6AAD"/>
    <w:rsid w:val="00FC6D54"/>
    <w:rsid w:val="00FC745A"/>
    <w:rsid w:val="00FD0A18"/>
    <w:rsid w:val="00FD1794"/>
    <w:rsid w:val="00FD1D36"/>
    <w:rsid w:val="00FD4B31"/>
    <w:rsid w:val="00FD5880"/>
    <w:rsid w:val="00FE0AF0"/>
    <w:rsid w:val="00FE1DB7"/>
    <w:rsid w:val="00FE22E5"/>
    <w:rsid w:val="00FE29B4"/>
    <w:rsid w:val="00FE2C54"/>
    <w:rsid w:val="00FE30A0"/>
    <w:rsid w:val="00FE33B1"/>
    <w:rsid w:val="00FE4848"/>
    <w:rsid w:val="00FE5A3F"/>
    <w:rsid w:val="00FE63C2"/>
    <w:rsid w:val="00FE675B"/>
    <w:rsid w:val="00FE6B97"/>
    <w:rsid w:val="00FE7309"/>
    <w:rsid w:val="00FF12DD"/>
    <w:rsid w:val="00FF1D4E"/>
    <w:rsid w:val="00FF21A0"/>
    <w:rsid w:val="00FF2A22"/>
    <w:rsid w:val="00FF30BA"/>
    <w:rsid w:val="00FF3E76"/>
    <w:rsid w:val="00FF41BC"/>
    <w:rsid w:val="00FF484A"/>
    <w:rsid w:val="00FF5DB3"/>
    <w:rsid w:val="00FF62FA"/>
    <w:rsid w:val="00FF7B4B"/>
    <w:rsid w:val="00FF7E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FB133"/>
  <w15:docId w15:val="{A1744B5A-B777-43CE-BFD4-EBF9FBA9A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991"/>
    <w:pPr>
      <w:autoSpaceDN/>
      <w:spacing w:before="40"/>
      <w:textAlignment w:val="auto"/>
    </w:pPr>
    <w:rPr>
      <w:rFonts w:ascii="Arial" w:eastAsia="MS Mincho" w:hAnsi="Arial"/>
      <w:szCs w:val="24"/>
    </w:rPr>
  </w:style>
  <w:style w:type="paragraph" w:styleId="Heading1">
    <w:name w:val="heading 1"/>
    <w:next w:val="Normal"/>
    <w:uiPriority w:val="9"/>
    <w:qFormat/>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before="120" w:after="120"/>
    </w:pPr>
    <w:rPr>
      <w: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numPr>
        <w:numId w:val="12"/>
      </w:numPr>
    </w:pPr>
  </w:style>
  <w:style w:type="paragraph" w:styleId="ListNumber">
    <w:name w:val="List Number"/>
    <w:basedOn w:val="List"/>
    <w:pPr>
      <w:numPr>
        <w:numId w:val="11"/>
      </w:numPr>
    </w:pPr>
    <w:rPr>
      <w:lang w:eastAsia="ja-JP"/>
    </w:rPr>
  </w:style>
  <w:style w:type="paragraph" w:styleId="List">
    <w:name w:val="List"/>
    <w:basedOn w:val="BodyText"/>
    <w:pPr>
      <w:ind w:left="568" w:hanging="284"/>
    </w:pPr>
  </w:style>
  <w:style w:type="paragraph" w:styleId="Header">
    <w:name w:val="header"/>
    <w:pPr>
      <w:widowControl w:val="0"/>
      <w:suppressAutoHyphens/>
      <w:overflowPunct w:val="0"/>
      <w:autoSpaceDE w:val="0"/>
    </w:pPr>
    <w:rPr>
      <w:rFonts w:ascii="Arial" w:hAnsi="Arial"/>
      <w:b/>
      <w:sz w:val="18"/>
      <w:lang w:eastAsia="ja-JP"/>
    </w:rPr>
  </w:style>
  <w:style w:type="character" w:styleId="FootnoteReference">
    <w:name w:val="footnote reference"/>
    <w:rPr>
      <w:b/>
      <w:position w:val="6"/>
      <w:sz w:val="16"/>
      <w:vertAlign w:val="baseline"/>
    </w:rPr>
  </w:style>
  <w:style w:type="paragraph" w:styleId="FootnoteText">
    <w:name w:val="footnote text"/>
    <w:basedOn w:val="Normal"/>
    <w:pPr>
      <w:keepLines/>
      <w:ind w:left="454" w:hanging="454"/>
    </w:pPr>
    <w:rPr>
      <w:sz w:val="16"/>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7"/>
      </w:numPr>
    </w:pPr>
  </w:style>
  <w:style w:type="paragraph" w:styleId="ListBullet">
    <w:name w:val="List Bullet"/>
    <w:basedOn w:val="List"/>
    <w:pPr>
      <w:numPr>
        <w:numId w:val="6"/>
      </w:numPr>
      <w:spacing w:after="0"/>
      <w:jc w:val="left"/>
    </w:pPr>
    <w:rPr>
      <w:rFonts w:ascii="CG Times (WN)" w:hAnsi="CG Times (WN)"/>
      <w:lang w:eastAsia="ja-JP"/>
    </w:rPr>
  </w:style>
  <w:style w:type="paragraph" w:styleId="ListBullet3">
    <w:name w:val="List Bullet 3"/>
    <w:basedOn w:val="ListBullet2"/>
    <w:pPr>
      <w:numPr>
        <w:numId w:val="8"/>
      </w:numPr>
    </w:pPr>
    <w:rPr>
      <w:lang w:eastAsia="en-GB"/>
    </w:rPr>
  </w:style>
  <w:style w:type="paragraph" w:customStyle="1" w:styleId="EQ">
    <w:name w:val="EQ"/>
    <w:basedOn w:val="Normal"/>
    <w:next w:val="Normal"/>
    <w:pPr>
      <w:keepLines/>
      <w:tabs>
        <w:tab w:val="center" w:pos="4536"/>
        <w:tab w:val="right" w:pos="9072"/>
      </w:tabs>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numPr>
        <w:numId w:val="9"/>
      </w:numPr>
    </w:pPr>
  </w:style>
  <w:style w:type="paragraph" w:styleId="ListBullet5">
    <w:name w:val="List Bullet 5"/>
    <w:basedOn w:val="ListBullet4"/>
    <w:pPr>
      <w:numPr>
        <w:numId w:val="10"/>
      </w:numPr>
    </w:pPr>
  </w:style>
  <w:style w:type="paragraph" w:styleId="Footer">
    <w:name w:val="footer"/>
    <w:basedOn w:val="Header"/>
    <w:pPr>
      <w:jc w:val="center"/>
    </w:pPr>
    <w:rPr>
      <w:i/>
    </w:rPr>
  </w:style>
  <w:style w:type="paragraph" w:customStyle="1" w:styleId="Reference">
    <w:name w:val="Reference"/>
    <w:basedOn w:val="BodyText"/>
    <w:pPr>
      <w:numPr>
        <w:numId w:val="1"/>
      </w:numPr>
    </w:pPr>
  </w:style>
  <w:style w:type="paragraph" w:styleId="BalloonText">
    <w:name w:val="Balloon Text"/>
    <w:basedOn w:val="Normal"/>
    <w:rPr>
      <w:rFonts w:ascii="Segoe UI" w:hAnsi="Segoe UI" w:cs="Segoe UI"/>
      <w:sz w:val="18"/>
      <w:szCs w:val="18"/>
    </w:rPr>
  </w:style>
  <w:style w:type="character" w:styleId="PageNumber">
    <w:name w:val="page number"/>
    <w:basedOn w:val="DefaultParagraphFont"/>
  </w:style>
  <w:style w:type="paragraph" w:styleId="BodyText">
    <w:name w:val="Body Text"/>
    <w:basedOn w:val="Normal"/>
    <w:pPr>
      <w:spacing w:after="120"/>
      <w:jc w:val="both"/>
    </w:pPr>
    <w:rPr>
      <w:lang w:eastAsia="zh-CN"/>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uiPriority w:val="99"/>
    <w:rPr>
      <w:sz w:val="16"/>
      <w:szCs w:val="16"/>
    </w:rPr>
  </w:style>
  <w:style w:type="paragraph" w:styleId="CommentText">
    <w:name w:val="annotation text"/>
    <w:basedOn w:val="Normal"/>
    <w:uiPriority w:val="99"/>
  </w:style>
  <w:style w:type="paragraph" w:styleId="CommentSubject">
    <w:name w:val="annotation subject"/>
    <w:basedOn w:val="CommentText"/>
    <w:next w:val="CommentText"/>
    <w:rPr>
      <w:b/>
      <w:bCs/>
    </w:rPr>
  </w:style>
  <w:style w:type="character" w:customStyle="1" w:styleId="Heading1Char">
    <w:name w:val="Heading 1 Char"/>
    <w:rPr>
      <w:rFonts w:ascii="Arial" w:hAnsi="Arial"/>
      <w:sz w:val="36"/>
      <w:lang w:eastAsia="ja-JP"/>
    </w:rPr>
  </w:style>
  <w:style w:type="paragraph" w:customStyle="1" w:styleId="B1">
    <w:name w:val="B1"/>
    <w:basedOn w:val="List"/>
    <w:link w:val="B1Char"/>
    <w:qFormat/>
    <w:rPr>
      <w:rFonts w:ascii="Times New Roman" w:hAnsi="Times New Roman"/>
    </w:rPr>
  </w:style>
  <w:style w:type="paragraph" w:customStyle="1" w:styleId="B2">
    <w:name w:val="B2"/>
    <w:basedOn w:val="List2"/>
    <w:rPr>
      <w:rFonts w:ascii="Times New Roman" w:hAnsi="Times New Roman"/>
    </w:rPr>
  </w:style>
  <w:style w:type="paragraph" w:customStyle="1" w:styleId="B3">
    <w:name w:val="B3"/>
    <w:basedOn w:val="List3"/>
    <w:rPr>
      <w:rFonts w:ascii="Times New Roman" w:hAnsi="Times New Roman"/>
    </w:rPr>
  </w:style>
  <w:style w:type="paragraph" w:customStyle="1" w:styleId="B4">
    <w:name w:val="B4"/>
    <w:basedOn w:val="List4"/>
    <w:rPr>
      <w:rFonts w:ascii="Times New Roman" w:hAnsi="Times New Roman"/>
    </w:rPr>
  </w:style>
  <w:style w:type="paragraph" w:customStyle="1" w:styleId="Proposal">
    <w:name w:val="Proposal"/>
    <w:basedOn w:val="BodyText"/>
    <w:qFormat/>
    <w:pPr>
      <w:numPr>
        <w:numId w:val="2"/>
      </w:numPr>
      <w:tabs>
        <w:tab w:val="left" w:pos="1701"/>
      </w:tabs>
      <w:ind w:left="1304"/>
    </w:pPr>
    <w:rPr>
      <w:b/>
      <w:bCs/>
    </w:rPr>
  </w:style>
  <w:style w:type="character" w:customStyle="1" w:styleId="BodyTextChar">
    <w:name w:val="Body Text Char"/>
    <w:rPr>
      <w:rFonts w:ascii="Arial" w:hAnsi="Arial"/>
      <w:lang w:eastAsia="zh-CN"/>
    </w:rPr>
  </w:style>
  <w:style w:type="paragraph" w:customStyle="1" w:styleId="B5">
    <w:name w:val="B5"/>
    <w:basedOn w:val="List5"/>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pPr>
      <w:keepNext/>
      <w:keepLines/>
    </w:pPr>
    <w:rPr>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b/>
    </w:rPr>
  </w:style>
  <w:style w:type="paragraph" w:customStyle="1" w:styleId="TF">
    <w:name w:val="TF"/>
    <w:basedOn w:val="TH"/>
    <w:pPr>
      <w:keepNext w:val="0"/>
      <w:spacing w:before="0" w:after="240"/>
    </w:pPr>
  </w:style>
  <w:style w:type="paragraph" w:customStyle="1" w:styleId="TT">
    <w:name w:val="TT"/>
    <w:basedOn w:val="Heading1"/>
    <w:next w:val="Normal"/>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Normal"/>
  </w:style>
  <w:style w:type="paragraph" w:customStyle="1" w:styleId="Observation">
    <w:name w:val="Observation"/>
    <w:basedOn w:val="Proposal"/>
    <w:qFormat/>
    <w:pPr>
      <w:numPr>
        <w:numId w:val="4"/>
      </w:numPr>
      <w:ind w:left="360"/>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qFormat/>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BalloonTextChar">
    <w:name w:val="Balloon Text Char"/>
    <w:rPr>
      <w:rFonts w:ascii="Segoe UI" w:hAnsi="Segoe UI" w:cs="Segoe UI"/>
      <w:sz w:val="18"/>
      <w:szCs w:val="18"/>
      <w:lang w:eastAsia="ja-JP"/>
    </w:rPr>
  </w:style>
  <w:style w:type="character" w:customStyle="1" w:styleId="CommentTextChar">
    <w:name w:val="Comment Text Char"/>
    <w:uiPriority w:val="99"/>
    <w:rPr>
      <w:rFonts w:ascii="Times New Roman" w:hAnsi="Times New Roman"/>
      <w:lang w:eastAsia="ja-JP"/>
    </w:rPr>
  </w:style>
  <w:style w:type="character" w:customStyle="1" w:styleId="CommentSubjectChar">
    <w:name w:val="Comment Subject Char"/>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Normal"/>
    <w:qFormat/>
    <w:pPr>
      <w:tabs>
        <w:tab w:val="left" w:pos="1622"/>
      </w:tabs>
      <w:ind w:left="1622" w:hanging="363"/>
    </w:pPr>
  </w:style>
  <w:style w:type="character" w:customStyle="1" w:styleId="Doc-text2Char">
    <w:name w:val="Doc-text2 Char"/>
    <w:qFormat/>
    <w:rPr>
      <w:rFonts w:ascii="Arial" w:eastAsia="MS Mincho" w:hAnsi="Arial"/>
      <w:szCs w:val="24"/>
    </w:rPr>
  </w:style>
  <w:style w:type="character" w:customStyle="1" w:styleId="DocumentMapChar">
    <w:name w:val="Document Map Char"/>
    <w:rPr>
      <w:rFonts w:ascii="Tahoma" w:hAnsi="Tahoma" w:cs="Tahoma"/>
      <w:shd w:val="clear" w:color="auto" w:fill="000080"/>
      <w:lang w:eastAsia="ja-JP"/>
    </w:rPr>
  </w:style>
  <w:style w:type="paragraph" w:customStyle="1" w:styleId="NO">
    <w:name w:val="NO"/>
    <w:basedOn w:val="Normal"/>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Normal"/>
    <w:next w:val="Normal"/>
    <w:pPr>
      <w:numPr>
        <w:numId w:val="5"/>
      </w:numPr>
    </w:pPr>
    <w:rPr>
      <w:b/>
    </w:rPr>
  </w:style>
  <w:style w:type="character" w:styleId="Emphasis">
    <w:name w:val="Emphasis"/>
    <w:rPr>
      <w:i/>
      <w:iC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HeaderChar">
    <w:name w:val="Header Char"/>
    <w:rPr>
      <w:rFonts w:ascii="Arial" w:hAnsi="Arial"/>
      <w:b/>
      <w:sz w:val="18"/>
      <w:lang w:eastAsia="ja-JP"/>
    </w:rPr>
  </w:style>
  <w:style w:type="character" w:customStyle="1" w:styleId="FooterChar">
    <w:name w:val="Footer Char"/>
    <w:rPr>
      <w:rFonts w:ascii="Arial" w:hAnsi="Arial"/>
      <w:b/>
      <w:i/>
      <w:sz w:val="18"/>
      <w:lang w:eastAsia="ja-JP"/>
    </w:rPr>
  </w:style>
  <w:style w:type="character" w:customStyle="1" w:styleId="FootnoteTextChar">
    <w:name w:val="Footnote Text Char"/>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rPr>
      <w:rFonts w:ascii="Arial" w:hAnsi="Arial"/>
      <w:sz w:val="32"/>
      <w:lang w:eastAsia="ja-JP"/>
    </w:rPr>
  </w:style>
  <w:style w:type="character" w:customStyle="1" w:styleId="Heading3Char">
    <w:name w:val="Heading 3 Char"/>
    <w:rPr>
      <w:rFonts w:ascii="Arial" w:hAnsi="Arial"/>
      <w:sz w:val="28"/>
      <w:lang w:eastAsia="ja-JP"/>
    </w:rPr>
  </w:style>
  <w:style w:type="character" w:customStyle="1" w:styleId="Heading4Char">
    <w:name w:val="Heading 4 Char"/>
    <w:rPr>
      <w:rFonts w:ascii="Arial" w:hAnsi="Arial"/>
      <w:sz w:val="24"/>
      <w:lang w:eastAsia="ja-JP"/>
    </w:rPr>
  </w:style>
  <w:style w:type="character" w:customStyle="1" w:styleId="Heading5Char">
    <w:name w:val="Heading 5 Char"/>
    <w:rPr>
      <w:rFonts w:ascii="Arial" w:hAnsi="Arial"/>
      <w:sz w:val="22"/>
      <w:lang w:eastAsia="ja-JP"/>
    </w:rPr>
  </w:style>
  <w:style w:type="paragraph" w:customStyle="1" w:styleId="H6">
    <w:name w:val="H6"/>
    <w:basedOn w:val="Heading5"/>
    <w:next w:val="Normal"/>
    <w:pPr>
      <w:ind w:left="1985" w:hanging="1985"/>
    </w:pPr>
    <w:rPr>
      <w:sz w:val="20"/>
    </w:rPr>
  </w:style>
  <w:style w:type="character" w:customStyle="1" w:styleId="Heading6Char">
    <w:name w:val="Heading 6 Char"/>
    <w:rPr>
      <w:rFonts w:ascii="Arial" w:hAnsi="Arial"/>
      <w:lang w:eastAsia="ja-JP"/>
    </w:rPr>
  </w:style>
  <w:style w:type="character" w:customStyle="1" w:styleId="Heading7Char">
    <w:name w:val="Heading 7 Char"/>
    <w:rPr>
      <w:rFonts w:ascii="Arial" w:hAnsi="Arial"/>
      <w:lang w:eastAsia="ja-JP"/>
    </w:rPr>
  </w:style>
  <w:style w:type="character" w:customStyle="1" w:styleId="Heading8Char">
    <w:name w:val="Heading 8 Char"/>
    <w:rPr>
      <w:rFonts w:ascii="Arial" w:hAnsi="Arial"/>
      <w:sz w:val="36"/>
      <w:lang w:eastAsia="ja-JP"/>
    </w:rPr>
  </w:style>
  <w:style w:type="character" w:customStyle="1" w:styleId="Heading9Char">
    <w:name w:val="Heading 9 Char"/>
    <w:rPr>
      <w:rFonts w:ascii="Arial" w:hAnsi="Arial"/>
      <w:sz w:val="36"/>
      <w:lang w:eastAsia="ja-JP"/>
    </w:rPr>
  </w:style>
  <w:style w:type="character" w:styleId="HTMLCode">
    <w:name w:val="HTML Code"/>
    <w:rPr>
      <w:rFonts w:ascii="Courier New" w:eastAsia="Times New Roman" w:hAnsi="Courier New" w:cs="Courier New"/>
      <w:sz w:val="20"/>
      <w:szCs w:val="20"/>
    </w:rPr>
  </w:style>
  <w:style w:type="paragraph" w:styleId="IndexHeading">
    <w:name w:val="index heading"/>
    <w:basedOn w:val="Normal"/>
    <w:next w:val="Normal"/>
    <w:pPr>
      <w:pBdr>
        <w:top w:val="single" w:sz="12" w:space="0" w:color="000000"/>
        <w:left w:val="single" w:sz="12" w:space="0" w:color="000000"/>
        <w:bottom w:val="single" w:sz="12" w:space="0" w:color="000000"/>
        <w:right w:val="single" w:sz="12" w:space="0" w:color="000000"/>
      </w:pBdr>
      <w:spacing w:before="360" w:after="240"/>
    </w:pPr>
    <w:rPr>
      <w:b/>
      <w:i/>
      <w:sz w:val="26"/>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ListParagraph">
    <w:name w:val="List Paragraph"/>
    <w:basedOn w:val="Normal"/>
    <w:uiPriority w:val="34"/>
    <w:qFormat/>
    <w:pPr>
      <w:ind w:left="720"/>
    </w:pPr>
    <w:rPr>
      <w:rFonts w:ascii="Calibri" w:eastAsia="Calibri" w:hAnsi="Calibri"/>
      <w:sz w:val="22"/>
      <w:szCs w:val="22"/>
      <w:lang w:eastAsia="en-US"/>
    </w:rPr>
  </w:style>
  <w:style w:type="character" w:customStyle="1" w:styleId="ListParagraphChar">
    <w:name w:val="List Paragraph Char"/>
    <w:uiPriority w:val="34"/>
    <w:rPr>
      <w:rFonts w:ascii="Calibri" w:eastAsia="Calibri" w:hAnsi="Calibri"/>
      <w:sz w:val="22"/>
      <w:szCs w:val="22"/>
      <w:lang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qFormat/>
    <w:rPr>
      <w:rFonts w:ascii="Courier New" w:eastAsia="Batang" w:hAnsi="Courier New"/>
      <w:sz w:val="16"/>
      <w:shd w:val="clear" w:color="auto" w:fill="E6E6E6"/>
      <w:lang w:eastAsia="sv-SE"/>
    </w:rPr>
  </w:style>
  <w:style w:type="paragraph" w:styleId="PlainText">
    <w:name w:val="Plain Text"/>
    <w:basedOn w:val="Normal"/>
    <w:rPr>
      <w:rFonts w:ascii="Courier New" w:hAnsi="Courier New"/>
      <w:lang w:val="nb-NO"/>
    </w:rPr>
  </w:style>
  <w:style w:type="character" w:customStyle="1" w:styleId="PlainTextChar">
    <w:name w:val="Plain Text Char"/>
    <w:rPr>
      <w:rFonts w:ascii="Courier New" w:hAnsi="Courier New"/>
      <w:lang w:val="nb-NO" w:eastAsia="ja-JP"/>
    </w:rPr>
  </w:style>
  <w:style w:type="character" w:styleId="Strong">
    <w:name w:val="Strong"/>
    <w:qFormat/>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Normal"/>
    <w:pPr>
      <w:keepNext/>
      <w:keepLines/>
    </w:pPr>
    <w:rPr>
      <w:rFonts w:eastAsia="Malgun Gothic"/>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Number3">
    <w:name w:val="List Number 3"/>
    <w:basedOn w:val="ListNumber2"/>
    <w:pPr>
      <w:numPr>
        <w:numId w:val="3"/>
      </w:numPr>
    </w:pPr>
  </w:style>
  <w:style w:type="character" w:styleId="UnresolvedMention">
    <w:name w:val="Unresolved Mention"/>
    <w:basedOn w:val="DefaultParagraphFont"/>
    <w:rPr>
      <w:color w:val="808080"/>
      <w:shd w:val="clear" w:color="auto" w:fill="E6E6E6"/>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spacing w:val="2"/>
      <w:sz w:val="18"/>
      <w:szCs w:val="18"/>
      <w:lang w:val="en-US" w:eastAsia="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qFormat/>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lang w:val="en-US" w:eastAsia="en-US"/>
    </w:rPr>
  </w:style>
  <w:style w:type="character" w:customStyle="1" w:styleId="IvDbodytextChar">
    <w:name w:val="IvD bodytext Char"/>
    <w:basedOn w:val="DefaultParagraphFont"/>
    <w:rPr>
      <w:rFonts w:ascii="Arial" w:eastAsia="Times New Roman" w:hAnsi="Arial"/>
      <w:spacing w:val="2"/>
      <w:lang w:val="en-US" w:eastAsia="en-US"/>
    </w:rPr>
  </w:style>
  <w:style w:type="numbering" w:customStyle="1" w:styleId="LFO2">
    <w:name w:val="LFO2"/>
    <w:basedOn w:val="NoList"/>
    <w:pPr>
      <w:numPr>
        <w:numId w:val="1"/>
      </w:numPr>
    </w:pPr>
  </w:style>
  <w:style w:type="numbering" w:customStyle="1" w:styleId="LFO3">
    <w:name w:val="LFO3"/>
    <w:basedOn w:val="NoList"/>
    <w:pPr>
      <w:numPr>
        <w:numId w:val="2"/>
      </w:numPr>
    </w:pPr>
  </w:style>
  <w:style w:type="numbering" w:customStyle="1" w:styleId="LFO10">
    <w:name w:val="LFO10"/>
    <w:basedOn w:val="NoList"/>
    <w:pPr>
      <w:numPr>
        <w:numId w:val="3"/>
      </w:numPr>
    </w:pPr>
  </w:style>
  <w:style w:type="numbering" w:customStyle="1" w:styleId="LFO13">
    <w:name w:val="LFO13"/>
    <w:basedOn w:val="NoList"/>
    <w:pPr>
      <w:numPr>
        <w:numId w:val="4"/>
      </w:numPr>
    </w:pPr>
  </w:style>
  <w:style w:type="numbering" w:customStyle="1" w:styleId="LFO14">
    <w:name w:val="LFO14"/>
    <w:basedOn w:val="NoList"/>
    <w:pPr>
      <w:numPr>
        <w:numId w:val="5"/>
      </w:numPr>
    </w:pPr>
  </w:style>
  <w:style w:type="numbering" w:customStyle="1" w:styleId="LFO16">
    <w:name w:val="LFO16"/>
    <w:basedOn w:val="NoList"/>
    <w:pPr>
      <w:numPr>
        <w:numId w:val="6"/>
      </w:numPr>
    </w:pPr>
  </w:style>
  <w:style w:type="numbering" w:customStyle="1" w:styleId="LFO17">
    <w:name w:val="LFO17"/>
    <w:basedOn w:val="NoList"/>
    <w:pPr>
      <w:numPr>
        <w:numId w:val="7"/>
      </w:numPr>
    </w:pPr>
  </w:style>
  <w:style w:type="numbering" w:customStyle="1" w:styleId="LFO18">
    <w:name w:val="LFO18"/>
    <w:basedOn w:val="NoList"/>
    <w:pPr>
      <w:numPr>
        <w:numId w:val="8"/>
      </w:numPr>
    </w:pPr>
  </w:style>
  <w:style w:type="numbering" w:customStyle="1" w:styleId="LFO19">
    <w:name w:val="LFO19"/>
    <w:basedOn w:val="NoList"/>
    <w:pPr>
      <w:numPr>
        <w:numId w:val="9"/>
      </w:numPr>
    </w:pPr>
  </w:style>
  <w:style w:type="numbering" w:customStyle="1" w:styleId="LFO20">
    <w:name w:val="LFO20"/>
    <w:basedOn w:val="NoList"/>
    <w:pPr>
      <w:numPr>
        <w:numId w:val="10"/>
      </w:numPr>
    </w:pPr>
  </w:style>
  <w:style w:type="numbering" w:customStyle="1" w:styleId="LFO21">
    <w:name w:val="LFO21"/>
    <w:basedOn w:val="NoList"/>
    <w:pPr>
      <w:numPr>
        <w:numId w:val="11"/>
      </w:numPr>
    </w:pPr>
  </w:style>
  <w:style w:type="numbering" w:customStyle="1" w:styleId="LFO22">
    <w:name w:val="LFO22"/>
    <w:basedOn w:val="NoList"/>
    <w:pPr>
      <w:numPr>
        <w:numId w:val="12"/>
      </w:numPr>
    </w:pPr>
  </w:style>
  <w:style w:type="paragraph" w:styleId="NormalWeb">
    <w:name w:val="Normal (Web)"/>
    <w:basedOn w:val="Normal"/>
    <w:uiPriority w:val="99"/>
    <w:unhideWhenUsed/>
    <w:rsid w:val="009F2938"/>
    <w:pPr>
      <w:spacing w:before="100" w:beforeAutospacing="1" w:after="100" w:afterAutospacing="1"/>
    </w:pPr>
    <w:rPr>
      <w:rFonts w:eastAsia="Times New Roman"/>
      <w:sz w:val="24"/>
      <w:lang w:val="sv-SE" w:eastAsia="zh-CN"/>
    </w:rPr>
  </w:style>
  <w:style w:type="character" w:customStyle="1" w:styleId="B1Char">
    <w:name w:val="B1 Char"/>
    <w:link w:val="B1"/>
    <w:rsid w:val="001B4725"/>
    <w:rPr>
      <w:rFonts w:ascii="Times New Roman" w:hAnsi="Times New Roman"/>
      <w:lang w:eastAsia="zh-CN"/>
    </w:rPr>
  </w:style>
  <w:style w:type="table" w:styleId="TableGrid">
    <w:name w:val="Table Grid"/>
    <w:basedOn w:val="TableNormal"/>
    <w:uiPriority w:val="39"/>
    <w:rsid w:val="00F34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14320">
      <w:bodyDiv w:val="1"/>
      <w:marLeft w:val="0"/>
      <w:marRight w:val="0"/>
      <w:marTop w:val="0"/>
      <w:marBottom w:val="0"/>
      <w:divBdr>
        <w:top w:val="none" w:sz="0" w:space="0" w:color="auto"/>
        <w:left w:val="none" w:sz="0" w:space="0" w:color="auto"/>
        <w:bottom w:val="none" w:sz="0" w:space="0" w:color="auto"/>
        <w:right w:val="none" w:sz="0" w:space="0" w:color="auto"/>
      </w:divBdr>
    </w:div>
    <w:div w:id="51084437">
      <w:bodyDiv w:val="1"/>
      <w:marLeft w:val="0"/>
      <w:marRight w:val="0"/>
      <w:marTop w:val="0"/>
      <w:marBottom w:val="0"/>
      <w:divBdr>
        <w:top w:val="none" w:sz="0" w:space="0" w:color="auto"/>
        <w:left w:val="none" w:sz="0" w:space="0" w:color="auto"/>
        <w:bottom w:val="none" w:sz="0" w:space="0" w:color="auto"/>
        <w:right w:val="none" w:sz="0" w:space="0" w:color="auto"/>
      </w:divBdr>
    </w:div>
    <w:div w:id="474761556">
      <w:bodyDiv w:val="1"/>
      <w:marLeft w:val="0"/>
      <w:marRight w:val="0"/>
      <w:marTop w:val="0"/>
      <w:marBottom w:val="0"/>
      <w:divBdr>
        <w:top w:val="none" w:sz="0" w:space="0" w:color="auto"/>
        <w:left w:val="none" w:sz="0" w:space="0" w:color="auto"/>
        <w:bottom w:val="none" w:sz="0" w:space="0" w:color="auto"/>
        <w:right w:val="none" w:sz="0" w:space="0" w:color="auto"/>
      </w:divBdr>
    </w:div>
    <w:div w:id="860826268">
      <w:bodyDiv w:val="1"/>
      <w:marLeft w:val="0"/>
      <w:marRight w:val="0"/>
      <w:marTop w:val="0"/>
      <w:marBottom w:val="0"/>
      <w:divBdr>
        <w:top w:val="none" w:sz="0" w:space="0" w:color="auto"/>
        <w:left w:val="none" w:sz="0" w:space="0" w:color="auto"/>
        <w:bottom w:val="none" w:sz="0" w:space="0" w:color="auto"/>
        <w:right w:val="none" w:sz="0" w:space="0" w:color="auto"/>
      </w:divBdr>
    </w:div>
    <w:div w:id="935140557">
      <w:bodyDiv w:val="1"/>
      <w:marLeft w:val="0"/>
      <w:marRight w:val="0"/>
      <w:marTop w:val="0"/>
      <w:marBottom w:val="0"/>
      <w:divBdr>
        <w:top w:val="none" w:sz="0" w:space="0" w:color="auto"/>
        <w:left w:val="none" w:sz="0" w:space="0" w:color="auto"/>
        <w:bottom w:val="none" w:sz="0" w:space="0" w:color="auto"/>
        <w:right w:val="none" w:sz="0" w:space="0" w:color="auto"/>
      </w:divBdr>
    </w:div>
    <w:div w:id="1079254400">
      <w:bodyDiv w:val="1"/>
      <w:marLeft w:val="0"/>
      <w:marRight w:val="0"/>
      <w:marTop w:val="0"/>
      <w:marBottom w:val="0"/>
      <w:divBdr>
        <w:top w:val="none" w:sz="0" w:space="0" w:color="auto"/>
        <w:left w:val="none" w:sz="0" w:space="0" w:color="auto"/>
        <w:bottom w:val="none" w:sz="0" w:space="0" w:color="auto"/>
        <w:right w:val="none" w:sz="0" w:space="0" w:color="auto"/>
      </w:divBdr>
    </w:div>
    <w:div w:id="1128208304">
      <w:bodyDiv w:val="1"/>
      <w:marLeft w:val="0"/>
      <w:marRight w:val="0"/>
      <w:marTop w:val="0"/>
      <w:marBottom w:val="0"/>
      <w:divBdr>
        <w:top w:val="none" w:sz="0" w:space="0" w:color="auto"/>
        <w:left w:val="none" w:sz="0" w:space="0" w:color="auto"/>
        <w:bottom w:val="none" w:sz="0" w:space="0" w:color="auto"/>
        <w:right w:val="none" w:sz="0" w:space="0" w:color="auto"/>
      </w:divBdr>
    </w:div>
    <w:div w:id="1164396133">
      <w:bodyDiv w:val="1"/>
      <w:marLeft w:val="0"/>
      <w:marRight w:val="0"/>
      <w:marTop w:val="0"/>
      <w:marBottom w:val="0"/>
      <w:divBdr>
        <w:top w:val="none" w:sz="0" w:space="0" w:color="auto"/>
        <w:left w:val="none" w:sz="0" w:space="0" w:color="auto"/>
        <w:bottom w:val="none" w:sz="0" w:space="0" w:color="auto"/>
        <w:right w:val="none" w:sz="0" w:space="0" w:color="auto"/>
      </w:divBdr>
    </w:div>
    <w:div w:id="1184244985">
      <w:bodyDiv w:val="1"/>
      <w:marLeft w:val="0"/>
      <w:marRight w:val="0"/>
      <w:marTop w:val="0"/>
      <w:marBottom w:val="0"/>
      <w:divBdr>
        <w:top w:val="none" w:sz="0" w:space="0" w:color="auto"/>
        <w:left w:val="none" w:sz="0" w:space="0" w:color="auto"/>
        <w:bottom w:val="none" w:sz="0" w:space="0" w:color="auto"/>
        <w:right w:val="none" w:sz="0" w:space="0" w:color="auto"/>
      </w:divBdr>
    </w:div>
    <w:div w:id="1345401583">
      <w:bodyDiv w:val="1"/>
      <w:marLeft w:val="0"/>
      <w:marRight w:val="0"/>
      <w:marTop w:val="0"/>
      <w:marBottom w:val="0"/>
      <w:divBdr>
        <w:top w:val="none" w:sz="0" w:space="0" w:color="auto"/>
        <w:left w:val="none" w:sz="0" w:space="0" w:color="auto"/>
        <w:bottom w:val="none" w:sz="0" w:space="0" w:color="auto"/>
        <w:right w:val="none" w:sz="0" w:space="0" w:color="auto"/>
      </w:divBdr>
    </w:div>
    <w:div w:id="1349258821">
      <w:bodyDiv w:val="1"/>
      <w:marLeft w:val="0"/>
      <w:marRight w:val="0"/>
      <w:marTop w:val="0"/>
      <w:marBottom w:val="0"/>
      <w:divBdr>
        <w:top w:val="none" w:sz="0" w:space="0" w:color="auto"/>
        <w:left w:val="none" w:sz="0" w:space="0" w:color="auto"/>
        <w:bottom w:val="none" w:sz="0" w:space="0" w:color="auto"/>
        <w:right w:val="none" w:sz="0" w:space="0" w:color="auto"/>
      </w:divBdr>
    </w:div>
    <w:div w:id="1483080555">
      <w:bodyDiv w:val="1"/>
      <w:marLeft w:val="0"/>
      <w:marRight w:val="0"/>
      <w:marTop w:val="0"/>
      <w:marBottom w:val="0"/>
      <w:divBdr>
        <w:top w:val="none" w:sz="0" w:space="0" w:color="auto"/>
        <w:left w:val="none" w:sz="0" w:space="0" w:color="auto"/>
        <w:bottom w:val="none" w:sz="0" w:space="0" w:color="auto"/>
        <w:right w:val="none" w:sz="0" w:space="0" w:color="auto"/>
      </w:divBdr>
    </w:div>
    <w:div w:id="1505247445">
      <w:bodyDiv w:val="1"/>
      <w:marLeft w:val="0"/>
      <w:marRight w:val="0"/>
      <w:marTop w:val="0"/>
      <w:marBottom w:val="0"/>
      <w:divBdr>
        <w:top w:val="none" w:sz="0" w:space="0" w:color="auto"/>
        <w:left w:val="none" w:sz="0" w:space="0" w:color="auto"/>
        <w:bottom w:val="none" w:sz="0" w:space="0" w:color="auto"/>
        <w:right w:val="none" w:sz="0" w:space="0" w:color="auto"/>
      </w:divBdr>
    </w:div>
    <w:div w:id="1735011208">
      <w:bodyDiv w:val="1"/>
      <w:marLeft w:val="0"/>
      <w:marRight w:val="0"/>
      <w:marTop w:val="0"/>
      <w:marBottom w:val="0"/>
      <w:divBdr>
        <w:top w:val="none" w:sz="0" w:space="0" w:color="auto"/>
        <w:left w:val="none" w:sz="0" w:space="0" w:color="auto"/>
        <w:bottom w:val="none" w:sz="0" w:space="0" w:color="auto"/>
        <w:right w:val="none" w:sz="0" w:space="0" w:color="auto"/>
      </w:divBdr>
    </w:div>
    <w:div w:id="2091658810">
      <w:bodyDiv w:val="1"/>
      <w:marLeft w:val="0"/>
      <w:marRight w:val="0"/>
      <w:marTop w:val="0"/>
      <w:marBottom w:val="0"/>
      <w:divBdr>
        <w:top w:val="none" w:sz="0" w:space="0" w:color="auto"/>
        <w:left w:val="none" w:sz="0" w:space="0" w:color="auto"/>
        <w:bottom w:val="none" w:sz="0" w:space="0" w:color="auto"/>
        <w:right w:val="none" w:sz="0" w:space="0" w:color="auto"/>
      </w:divBdr>
    </w:div>
    <w:div w:id="21379464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Ivd%20workspace\Ry-xxxxxxx%20Contribution%20temp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1BADC7-88FD-4546-BD73-9A64A23F0DAD}">
  <ds:schemaRefs>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metadata/properties"/>
    <ds:schemaRef ds:uri="9b239327-9e80-40e4-b1b7-4394fed77a33"/>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A4F56A61-71AF-4378-80EE-033D3BA3310D}">
  <ds:schemaRefs>
    <ds:schemaRef ds:uri="http://schemas.microsoft.com/sharepoint/v3/contenttype/forms"/>
  </ds:schemaRefs>
</ds:datastoreItem>
</file>

<file path=customXml/itemProps3.xml><?xml version="1.0" encoding="utf-8"?>
<ds:datastoreItem xmlns:ds="http://schemas.openxmlformats.org/officeDocument/2006/customXml" ds:itemID="{8C659572-D48C-42E3-9AF2-C5750B0F6056}">
  <ds:schemaRefs>
    <ds:schemaRef ds:uri="http://schemas.openxmlformats.org/officeDocument/2006/bibliography"/>
  </ds:schemaRefs>
</ds:datastoreItem>
</file>

<file path=customXml/itemProps4.xml><?xml version="1.0" encoding="utf-8"?>
<ds:datastoreItem xmlns:ds="http://schemas.openxmlformats.org/officeDocument/2006/customXml" ds:itemID="{2956286D-7D38-46C9-B3D7-D97F33966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TotalTime>
  <Pages>13</Pages>
  <Words>7160</Words>
  <Characters>37952</Characters>
  <Application>Microsoft Office Word</Application>
  <DocSecurity>0</DocSecurity>
  <Lines>316</Lines>
  <Paragraphs>90</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45022</CharactersWithSpaces>
  <SharedDoc>false</SharedDoc>
  <HLinks>
    <vt:vector size="486" baseType="variant">
      <vt:variant>
        <vt:i4>1507379</vt:i4>
      </vt:variant>
      <vt:variant>
        <vt:i4>248</vt:i4>
      </vt:variant>
      <vt:variant>
        <vt:i4>0</vt:i4>
      </vt:variant>
      <vt:variant>
        <vt:i4>5</vt:i4>
      </vt:variant>
      <vt:variant>
        <vt:lpwstr/>
      </vt:variant>
      <vt:variant>
        <vt:lpwstr>_Toc84845767</vt:lpwstr>
      </vt:variant>
      <vt:variant>
        <vt:i4>1441843</vt:i4>
      </vt:variant>
      <vt:variant>
        <vt:i4>245</vt:i4>
      </vt:variant>
      <vt:variant>
        <vt:i4>0</vt:i4>
      </vt:variant>
      <vt:variant>
        <vt:i4>5</vt:i4>
      </vt:variant>
      <vt:variant>
        <vt:lpwstr/>
      </vt:variant>
      <vt:variant>
        <vt:lpwstr>_Toc84845766</vt:lpwstr>
      </vt:variant>
      <vt:variant>
        <vt:i4>1376307</vt:i4>
      </vt:variant>
      <vt:variant>
        <vt:i4>242</vt:i4>
      </vt:variant>
      <vt:variant>
        <vt:i4>0</vt:i4>
      </vt:variant>
      <vt:variant>
        <vt:i4>5</vt:i4>
      </vt:variant>
      <vt:variant>
        <vt:lpwstr/>
      </vt:variant>
      <vt:variant>
        <vt:lpwstr>_Toc84845765</vt:lpwstr>
      </vt:variant>
      <vt:variant>
        <vt:i4>1310771</vt:i4>
      </vt:variant>
      <vt:variant>
        <vt:i4>239</vt:i4>
      </vt:variant>
      <vt:variant>
        <vt:i4>0</vt:i4>
      </vt:variant>
      <vt:variant>
        <vt:i4>5</vt:i4>
      </vt:variant>
      <vt:variant>
        <vt:lpwstr/>
      </vt:variant>
      <vt:variant>
        <vt:lpwstr>_Toc84845764</vt:lpwstr>
      </vt:variant>
      <vt:variant>
        <vt:i4>1245235</vt:i4>
      </vt:variant>
      <vt:variant>
        <vt:i4>236</vt:i4>
      </vt:variant>
      <vt:variant>
        <vt:i4>0</vt:i4>
      </vt:variant>
      <vt:variant>
        <vt:i4>5</vt:i4>
      </vt:variant>
      <vt:variant>
        <vt:lpwstr/>
      </vt:variant>
      <vt:variant>
        <vt:lpwstr>_Toc84845763</vt:lpwstr>
      </vt:variant>
      <vt:variant>
        <vt:i4>1179699</vt:i4>
      </vt:variant>
      <vt:variant>
        <vt:i4>233</vt:i4>
      </vt:variant>
      <vt:variant>
        <vt:i4>0</vt:i4>
      </vt:variant>
      <vt:variant>
        <vt:i4>5</vt:i4>
      </vt:variant>
      <vt:variant>
        <vt:lpwstr/>
      </vt:variant>
      <vt:variant>
        <vt:lpwstr>_Toc84845762</vt:lpwstr>
      </vt:variant>
      <vt:variant>
        <vt:i4>1114163</vt:i4>
      </vt:variant>
      <vt:variant>
        <vt:i4>230</vt:i4>
      </vt:variant>
      <vt:variant>
        <vt:i4>0</vt:i4>
      </vt:variant>
      <vt:variant>
        <vt:i4>5</vt:i4>
      </vt:variant>
      <vt:variant>
        <vt:lpwstr/>
      </vt:variant>
      <vt:variant>
        <vt:lpwstr>_Toc84845761</vt:lpwstr>
      </vt:variant>
      <vt:variant>
        <vt:i4>1048627</vt:i4>
      </vt:variant>
      <vt:variant>
        <vt:i4>227</vt:i4>
      </vt:variant>
      <vt:variant>
        <vt:i4>0</vt:i4>
      </vt:variant>
      <vt:variant>
        <vt:i4>5</vt:i4>
      </vt:variant>
      <vt:variant>
        <vt:lpwstr/>
      </vt:variant>
      <vt:variant>
        <vt:lpwstr>_Toc84845760</vt:lpwstr>
      </vt:variant>
      <vt:variant>
        <vt:i4>1638448</vt:i4>
      </vt:variant>
      <vt:variant>
        <vt:i4>224</vt:i4>
      </vt:variant>
      <vt:variant>
        <vt:i4>0</vt:i4>
      </vt:variant>
      <vt:variant>
        <vt:i4>5</vt:i4>
      </vt:variant>
      <vt:variant>
        <vt:lpwstr/>
      </vt:variant>
      <vt:variant>
        <vt:lpwstr>_Toc84845759</vt:lpwstr>
      </vt:variant>
      <vt:variant>
        <vt:i4>1572912</vt:i4>
      </vt:variant>
      <vt:variant>
        <vt:i4>221</vt:i4>
      </vt:variant>
      <vt:variant>
        <vt:i4>0</vt:i4>
      </vt:variant>
      <vt:variant>
        <vt:i4>5</vt:i4>
      </vt:variant>
      <vt:variant>
        <vt:lpwstr/>
      </vt:variant>
      <vt:variant>
        <vt:lpwstr>_Toc84845758</vt:lpwstr>
      </vt:variant>
      <vt:variant>
        <vt:i4>1507376</vt:i4>
      </vt:variant>
      <vt:variant>
        <vt:i4>218</vt:i4>
      </vt:variant>
      <vt:variant>
        <vt:i4>0</vt:i4>
      </vt:variant>
      <vt:variant>
        <vt:i4>5</vt:i4>
      </vt:variant>
      <vt:variant>
        <vt:lpwstr/>
      </vt:variant>
      <vt:variant>
        <vt:lpwstr>_Toc84845757</vt:lpwstr>
      </vt:variant>
      <vt:variant>
        <vt:i4>1441840</vt:i4>
      </vt:variant>
      <vt:variant>
        <vt:i4>215</vt:i4>
      </vt:variant>
      <vt:variant>
        <vt:i4>0</vt:i4>
      </vt:variant>
      <vt:variant>
        <vt:i4>5</vt:i4>
      </vt:variant>
      <vt:variant>
        <vt:lpwstr/>
      </vt:variant>
      <vt:variant>
        <vt:lpwstr>_Toc84845756</vt:lpwstr>
      </vt:variant>
      <vt:variant>
        <vt:i4>1376304</vt:i4>
      </vt:variant>
      <vt:variant>
        <vt:i4>212</vt:i4>
      </vt:variant>
      <vt:variant>
        <vt:i4>0</vt:i4>
      </vt:variant>
      <vt:variant>
        <vt:i4>5</vt:i4>
      </vt:variant>
      <vt:variant>
        <vt:lpwstr/>
      </vt:variant>
      <vt:variant>
        <vt:lpwstr>_Toc84845755</vt:lpwstr>
      </vt:variant>
      <vt:variant>
        <vt:i4>1310768</vt:i4>
      </vt:variant>
      <vt:variant>
        <vt:i4>209</vt:i4>
      </vt:variant>
      <vt:variant>
        <vt:i4>0</vt:i4>
      </vt:variant>
      <vt:variant>
        <vt:i4>5</vt:i4>
      </vt:variant>
      <vt:variant>
        <vt:lpwstr/>
      </vt:variant>
      <vt:variant>
        <vt:lpwstr>_Toc84845754</vt:lpwstr>
      </vt:variant>
      <vt:variant>
        <vt:i4>1245232</vt:i4>
      </vt:variant>
      <vt:variant>
        <vt:i4>206</vt:i4>
      </vt:variant>
      <vt:variant>
        <vt:i4>0</vt:i4>
      </vt:variant>
      <vt:variant>
        <vt:i4>5</vt:i4>
      </vt:variant>
      <vt:variant>
        <vt:lpwstr/>
      </vt:variant>
      <vt:variant>
        <vt:lpwstr>_Toc84845753</vt:lpwstr>
      </vt:variant>
      <vt:variant>
        <vt:i4>1179696</vt:i4>
      </vt:variant>
      <vt:variant>
        <vt:i4>203</vt:i4>
      </vt:variant>
      <vt:variant>
        <vt:i4>0</vt:i4>
      </vt:variant>
      <vt:variant>
        <vt:i4>5</vt:i4>
      </vt:variant>
      <vt:variant>
        <vt:lpwstr/>
      </vt:variant>
      <vt:variant>
        <vt:lpwstr>_Toc84845752</vt:lpwstr>
      </vt:variant>
      <vt:variant>
        <vt:i4>1114160</vt:i4>
      </vt:variant>
      <vt:variant>
        <vt:i4>200</vt:i4>
      </vt:variant>
      <vt:variant>
        <vt:i4>0</vt:i4>
      </vt:variant>
      <vt:variant>
        <vt:i4>5</vt:i4>
      </vt:variant>
      <vt:variant>
        <vt:lpwstr/>
      </vt:variant>
      <vt:variant>
        <vt:lpwstr>_Toc84845751</vt:lpwstr>
      </vt:variant>
      <vt:variant>
        <vt:i4>1048624</vt:i4>
      </vt:variant>
      <vt:variant>
        <vt:i4>197</vt:i4>
      </vt:variant>
      <vt:variant>
        <vt:i4>0</vt:i4>
      </vt:variant>
      <vt:variant>
        <vt:i4>5</vt:i4>
      </vt:variant>
      <vt:variant>
        <vt:lpwstr/>
      </vt:variant>
      <vt:variant>
        <vt:lpwstr>_Toc84845750</vt:lpwstr>
      </vt:variant>
      <vt:variant>
        <vt:i4>1638449</vt:i4>
      </vt:variant>
      <vt:variant>
        <vt:i4>194</vt:i4>
      </vt:variant>
      <vt:variant>
        <vt:i4>0</vt:i4>
      </vt:variant>
      <vt:variant>
        <vt:i4>5</vt:i4>
      </vt:variant>
      <vt:variant>
        <vt:lpwstr/>
      </vt:variant>
      <vt:variant>
        <vt:lpwstr>_Toc84845749</vt:lpwstr>
      </vt:variant>
      <vt:variant>
        <vt:i4>1572913</vt:i4>
      </vt:variant>
      <vt:variant>
        <vt:i4>191</vt:i4>
      </vt:variant>
      <vt:variant>
        <vt:i4>0</vt:i4>
      </vt:variant>
      <vt:variant>
        <vt:i4>5</vt:i4>
      </vt:variant>
      <vt:variant>
        <vt:lpwstr/>
      </vt:variant>
      <vt:variant>
        <vt:lpwstr>_Toc84845748</vt:lpwstr>
      </vt:variant>
      <vt:variant>
        <vt:i4>1507377</vt:i4>
      </vt:variant>
      <vt:variant>
        <vt:i4>188</vt:i4>
      </vt:variant>
      <vt:variant>
        <vt:i4>0</vt:i4>
      </vt:variant>
      <vt:variant>
        <vt:i4>5</vt:i4>
      </vt:variant>
      <vt:variant>
        <vt:lpwstr/>
      </vt:variant>
      <vt:variant>
        <vt:lpwstr>_Toc84845747</vt:lpwstr>
      </vt:variant>
      <vt:variant>
        <vt:i4>1441841</vt:i4>
      </vt:variant>
      <vt:variant>
        <vt:i4>185</vt:i4>
      </vt:variant>
      <vt:variant>
        <vt:i4>0</vt:i4>
      </vt:variant>
      <vt:variant>
        <vt:i4>5</vt:i4>
      </vt:variant>
      <vt:variant>
        <vt:lpwstr/>
      </vt:variant>
      <vt:variant>
        <vt:lpwstr>_Toc84845746</vt:lpwstr>
      </vt:variant>
      <vt:variant>
        <vt:i4>1376305</vt:i4>
      </vt:variant>
      <vt:variant>
        <vt:i4>182</vt:i4>
      </vt:variant>
      <vt:variant>
        <vt:i4>0</vt:i4>
      </vt:variant>
      <vt:variant>
        <vt:i4>5</vt:i4>
      </vt:variant>
      <vt:variant>
        <vt:lpwstr/>
      </vt:variant>
      <vt:variant>
        <vt:lpwstr>_Toc84845745</vt:lpwstr>
      </vt:variant>
      <vt:variant>
        <vt:i4>1310769</vt:i4>
      </vt:variant>
      <vt:variant>
        <vt:i4>179</vt:i4>
      </vt:variant>
      <vt:variant>
        <vt:i4>0</vt:i4>
      </vt:variant>
      <vt:variant>
        <vt:i4>5</vt:i4>
      </vt:variant>
      <vt:variant>
        <vt:lpwstr/>
      </vt:variant>
      <vt:variant>
        <vt:lpwstr>_Toc84845744</vt:lpwstr>
      </vt:variant>
      <vt:variant>
        <vt:i4>1245233</vt:i4>
      </vt:variant>
      <vt:variant>
        <vt:i4>176</vt:i4>
      </vt:variant>
      <vt:variant>
        <vt:i4>0</vt:i4>
      </vt:variant>
      <vt:variant>
        <vt:i4>5</vt:i4>
      </vt:variant>
      <vt:variant>
        <vt:lpwstr/>
      </vt:variant>
      <vt:variant>
        <vt:lpwstr>_Toc84845743</vt:lpwstr>
      </vt:variant>
      <vt:variant>
        <vt:i4>1179697</vt:i4>
      </vt:variant>
      <vt:variant>
        <vt:i4>173</vt:i4>
      </vt:variant>
      <vt:variant>
        <vt:i4>0</vt:i4>
      </vt:variant>
      <vt:variant>
        <vt:i4>5</vt:i4>
      </vt:variant>
      <vt:variant>
        <vt:lpwstr/>
      </vt:variant>
      <vt:variant>
        <vt:lpwstr>_Toc84845742</vt:lpwstr>
      </vt:variant>
      <vt:variant>
        <vt:i4>1114161</vt:i4>
      </vt:variant>
      <vt:variant>
        <vt:i4>170</vt:i4>
      </vt:variant>
      <vt:variant>
        <vt:i4>0</vt:i4>
      </vt:variant>
      <vt:variant>
        <vt:i4>5</vt:i4>
      </vt:variant>
      <vt:variant>
        <vt:lpwstr/>
      </vt:variant>
      <vt:variant>
        <vt:lpwstr>_Toc84845741</vt:lpwstr>
      </vt:variant>
      <vt:variant>
        <vt:i4>1048625</vt:i4>
      </vt:variant>
      <vt:variant>
        <vt:i4>167</vt:i4>
      </vt:variant>
      <vt:variant>
        <vt:i4>0</vt:i4>
      </vt:variant>
      <vt:variant>
        <vt:i4>5</vt:i4>
      </vt:variant>
      <vt:variant>
        <vt:lpwstr/>
      </vt:variant>
      <vt:variant>
        <vt:lpwstr>_Toc84845740</vt:lpwstr>
      </vt:variant>
      <vt:variant>
        <vt:i4>1638454</vt:i4>
      </vt:variant>
      <vt:variant>
        <vt:i4>164</vt:i4>
      </vt:variant>
      <vt:variant>
        <vt:i4>0</vt:i4>
      </vt:variant>
      <vt:variant>
        <vt:i4>5</vt:i4>
      </vt:variant>
      <vt:variant>
        <vt:lpwstr/>
      </vt:variant>
      <vt:variant>
        <vt:lpwstr>_Toc84845739</vt:lpwstr>
      </vt:variant>
      <vt:variant>
        <vt:i4>1572918</vt:i4>
      </vt:variant>
      <vt:variant>
        <vt:i4>161</vt:i4>
      </vt:variant>
      <vt:variant>
        <vt:i4>0</vt:i4>
      </vt:variant>
      <vt:variant>
        <vt:i4>5</vt:i4>
      </vt:variant>
      <vt:variant>
        <vt:lpwstr/>
      </vt:variant>
      <vt:variant>
        <vt:lpwstr>_Toc84845738</vt:lpwstr>
      </vt:variant>
      <vt:variant>
        <vt:i4>1507382</vt:i4>
      </vt:variant>
      <vt:variant>
        <vt:i4>158</vt:i4>
      </vt:variant>
      <vt:variant>
        <vt:i4>0</vt:i4>
      </vt:variant>
      <vt:variant>
        <vt:i4>5</vt:i4>
      </vt:variant>
      <vt:variant>
        <vt:lpwstr/>
      </vt:variant>
      <vt:variant>
        <vt:lpwstr>_Toc84845737</vt:lpwstr>
      </vt:variant>
      <vt:variant>
        <vt:i4>1441846</vt:i4>
      </vt:variant>
      <vt:variant>
        <vt:i4>155</vt:i4>
      </vt:variant>
      <vt:variant>
        <vt:i4>0</vt:i4>
      </vt:variant>
      <vt:variant>
        <vt:i4>5</vt:i4>
      </vt:variant>
      <vt:variant>
        <vt:lpwstr/>
      </vt:variant>
      <vt:variant>
        <vt:lpwstr>_Toc84845736</vt:lpwstr>
      </vt:variant>
      <vt:variant>
        <vt:i4>1376310</vt:i4>
      </vt:variant>
      <vt:variant>
        <vt:i4>152</vt:i4>
      </vt:variant>
      <vt:variant>
        <vt:i4>0</vt:i4>
      </vt:variant>
      <vt:variant>
        <vt:i4>5</vt:i4>
      </vt:variant>
      <vt:variant>
        <vt:lpwstr/>
      </vt:variant>
      <vt:variant>
        <vt:lpwstr>_Toc84845735</vt:lpwstr>
      </vt:variant>
      <vt:variant>
        <vt:i4>1310774</vt:i4>
      </vt:variant>
      <vt:variant>
        <vt:i4>149</vt:i4>
      </vt:variant>
      <vt:variant>
        <vt:i4>0</vt:i4>
      </vt:variant>
      <vt:variant>
        <vt:i4>5</vt:i4>
      </vt:variant>
      <vt:variant>
        <vt:lpwstr/>
      </vt:variant>
      <vt:variant>
        <vt:lpwstr>_Toc84845734</vt:lpwstr>
      </vt:variant>
      <vt:variant>
        <vt:i4>1245238</vt:i4>
      </vt:variant>
      <vt:variant>
        <vt:i4>146</vt:i4>
      </vt:variant>
      <vt:variant>
        <vt:i4>0</vt:i4>
      </vt:variant>
      <vt:variant>
        <vt:i4>5</vt:i4>
      </vt:variant>
      <vt:variant>
        <vt:lpwstr/>
      </vt:variant>
      <vt:variant>
        <vt:lpwstr>_Toc84845733</vt:lpwstr>
      </vt:variant>
      <vt:variant>
        <vt:i4>1179702</vt:i4>
      </vt:variant>
      <vt:variant>
        <vt:i4>143</vt:i4>
      </vt:variant>
      <vt:variant>
        <vt:i4>0</vt:i4>
      </vt:variant>
      <vt:variant>
        <vt:i4>5</vt:i4>
      </vt:variant>
      <vt:variant>
        <vt:lpwstr/>
      </vt:variant>
      <vt:variant>
        <vt:lpwstr>_Toc84845732</vt:lpwstr>
      </vt:variant>
      <vt:variant>
        <vt:i4>1114166</vt:i4>
      </vt:variant>
      <vt:variant>
        <vt:i4>140</vt:i4>
      </vt:variant>
      <vt:variant>
        <vt:i4>0</vt:i4>
      </vt:variant>
      <vt:variant>
        <vt:i4>5</vt:i4>
      </vt:variant>
      <vt:variant>
        <vt:lpwstr/>
      </vt:variant>
      <vt:variant>
        <vt:lpwstr>_Toc84845731</vt:lpwstr>
      </vt:variant>
      <vt:variant>
        <vt:i4>1048630</vt:i4>
      </vt:variant>
      <vt:variant>
        <vt:i4>137</vt:i4>
      </vt:variant>
      <vt:variant>
        <vt:i4>0</vt:i4>
      </vt:variant>
      <vt:variant>
        <vt:i4>5</vt:i4>
      </vt:variant>
      <vt:variant>
        <vt:lpwstr/>
      </vt:variant>
      <vt:variant>
        <vt:lpwstr>_Toc84845730</vt:lpwstr>
      </vt:variant>
      <vt:variant>
        <vt:i4>1638455</vt:i4>
      </vt:variant>
      <vt:variant>
        <vt:i4>134</vt:i4>
      </vt:variant>
      <vt:variant>
        <vt:i4>0</vt:i4>
      </vt:variant>
      <vt:variant>
        <vt:i4>5</vt:i4>
      </vt:variant>
      <vt:variant>
        <vt:lpwstr/>
      </vt:variant>
      <vt:variant>
        <vt:lpwstr>_Toc84845729</vt:lpwstr>
      </vt:variant>
      <vt:variant>
        <vt:i4>1703999</vt:i4>
      </vt:variant>
      <vt:variant>
        <vt:i4>128</vt:i4>
      </vt:variant>
      <vt:variant>
        <vt:i4>0</vt:i4>
      </vt:variant>
      <vt:variant>
        <vt:i4>5</vt:i4>
      </vt:variant>
      <vt:variant>
        <vt:lpwstr/>
      </vt:variant>
      <vt:variant>
        <vt:lpwstr>_Toc85120369</vt:lpwstr>
      </vt:variant>
      <vt:variant>
        <vt:i4>1769535</vt:i4>
      </vt:variant>
      <vt:variant>
        <vt:i4>125</vt:i4>
      </vt:variant>
      <vt:variant>
        <vt:i4>0</vt:i4>
      </vt:variant>
      <vt:variant>
        <vt:i4>5</vt:i4>
      </vt:variant>
      <vt:variant>
        <vt:lpwstr/>
      </vt:variant>
      <vt:variant>
        <vt:lpwstr>_Toc85120368</vt:lpwstr>
      </vt:variant>
      <vt:variant>
        <vt:i4>1310783</vt:i4>
      </vt:variant>
      <vt:variant>
        <vt:i4>122</vt:i4>
      </vt:variant>
      <vt:variant>
        <vt:i4>0</vt:i4>
      </vt:variant>
      <vt:variant>
        <vt:i4>5</vt:i4>
      </vt:variant>
      <vt:variant>
        <vt:lpwstr/>
      </vt:variant>
      <vt:variant>
        <vt:lpwstr>_Toc85120367</vt:lpwstr>
      </vt:variant>
      <vt:variant>
        <vt:i4>1376319</vt:i4>
      </vt:variant>
      <vt:variant>
        <vt:i4>119</vt:i4>
      </vt:variant>
      <vt:variant>
        <vt:i4>0</vt:i4>
      </vt:variant>
      <vt:variant>
        <vt:i4>5</vt:i4>
      </vt:variant>
      <vt:variant>
        <vt:lpwstr/>
      </vt:variant>
      <vt:variant>
        <vt:lpwstr>_Toc85120366</vt:lpwstr>
      </vt:variant>
      <vt:variant>
        <vt:i4>1507391</vt:i4>
      </vt:variant>
      <vt:variant>
        <vt:i4>116</vt:i4>
      </vt:variant>
      <vt:variant>
        <vt:i4>0</vt:i4>
      </vt:variant>
      <vt:variant>
        <vt:i4>5</vt:i4>
      </vt:variant>
      <vt:variant>
        <vt:lpwstr/>
      </vt:variant>
      <vt:variant>
        <vt:lpwstr>_Toc85120364</vt:lpwstr>
      </vt:variant>
      <vt:variant>
        <vt:i4>1048639</vt:i4>
      </vt:variant>
      <vt:variant>
        <vt:i4>113</vt:i4>
      </vt:variant>
      <vt:variant>
        <vt:i4>0</vt:i4>
      </vt:variant>
      <vt:variant>
        <vt:i4>5</vt:i4>
      </vt:variant>
      <vt:variant>
        <vt:lpwstr/>
      </vt:variant>
      <vt:variant>
        <vt:lpwstr>_Toc85120363</vt:lpwstr>
      </vt:variant>
      <vt:variant>
        <vt:i4>1114175</vt:i4>
      </vt:variant>
      <vt:variant>
        <vt:i4>110</vt:i4>
      </vt:variant>
      <vt:variant>
        <vt:i4>0</vt:i4>
      </vt:variant>
      <vt:variant>
        <vt:i4>5</vt:i4>
      </vt:variant>
      <vt:variant>
        <vt:lpwstr/>
      </vt:variant>
      <vt:variant>
        <vt:lpwstr>_Toc85120362</vt:lpwstr>
      </vt:variant>
      <vt:variant>
        <vt:i4>1179711</vt:i4>
      </vt:variant>
      <vt:variant>
        <vt:i4>107</vt:i4>
      </vt:variant>
      <vt:variant>
        <vt:i4>0</vt:i4>
      </vt:variant>
      <vt:variant>
        <vt:i4>5</vt:i4>
      </vt:variant>
      <vt:variant>
        <vt:lpwstr/>
      </vt:variant>
      <vt:variant>
        <vt:lpwstr>_Toc85120361</vt:lpwstr>
      </vt:variant>
      <vt:variant>
        <vt:i4>1245247</vt:i4>
      </vt:variant>
      <vt:variant>
        <vt:i4>104</vt:i4>
      </vt:variant>
      <vt:variant>
        <vt:i4>0</vt:i4>
      </vt:variant>
      <vt:variant>
        <vt:i4>5</vt:i4>
      </vt:variant>
      <vt:variant>
        <vt:lpwstr/>
      </vt:variant>
      <vt:variant>
        <vt:lpwstr>_Toc85120360</vt:lpwstr>
      </vt:variant>
      <vt:variant>
        <vt:i4>1703996</vt:i4>
      </vt:variant>
      <vt:variant>
        <vt:i4>101</vt:i4>
      </vt:variant>
      <vt:variant>
        <vt:i4>0</vt:i4>
      </vt:variant>
      <vt:variant>
        <vt:i4>5</vt:i4>
      </vt:variant>
      <vt:variant>
        <vt:lpwstr/>
      </vt:variant>
      <vt:variant>
        <vt:lpwstr>_Toc85120359</vt:lpwstr>
      </vt:variant>
      <vt:variant>
        <vt:i4>1769532</vt:i4>
      </vt:variant>
      <vt:variant>
        <vt:i4>98</vt:i4>
      </vt:variant>
      <vt:variant>
        <vt:i4>0</vt:i4>
      </vt:variant>
      <vt:variant>
        <vt:i4>5</vt:i4>
      </vt:variant>
      <vt:variant>
        <vt:lpwstr/>
      </vt:variant>
      <vt:variant>
        <vt:lpwstr>_Toc85120358</vt:lpwstr>
      </vt:variant>
      <vt:variant>
        <vt:i4>1310780</vt:i4>
      </vt:variant>
      <vt:variant>
        <vt:i4>95</vt:i4>
      </vt:variant>
      <vt:variant>
        <vt:i4>0</vt:i4>
      </vt:variant>
      <vt:variant>
        <vt:i4>5</vt:i4>
      </vt:variant>
      <vt:variant>
        <vt:lpwstr/>
      </vt:variant>
      <vt:variant>
        <vt:lpwstr>_Toc85120357</vt:lpwstr>
      </vt:variant>
      <vt:variant>
        <vt:i4>1376316</vt:i4>
      </vt:variant>
      <vt:variant>
        <vt:i4>92</vt:i4>
      </vt:variant>
      <vt:variant>
        <vt:i4>0</vt:i4>
      </vt:variant>
      <vt:variant>
        <vt:i4>5</vt:i4>
      </vt:variant>
      <vt:variant>
        <vt:lpwstr/>
      </vt:variant>
      <vt:variant>
        <vt:lpwstr>_Toc85120356</vt:lpwstr>
      </vt:variant>
      <vt:variant>
        <vt:i4>1441852</vt:i4>
      </vt:variant>
      <vt:variant>
        <vt:i4>89</vt:i4>
      </vt:variant>
      <vt:variant>
        <vt:i4>0</vt:i4>
      </vt:variant>
      <vt:variant>
        <vt:i4>5</vt:i4>
      </vt:variant>
      <vt:variant>
        <vt:lpwstr/>
      </vt:variant>
      <vt:variant>
        <vt:lpwstr>_Toc85120355</vt:lpwstr>
      </vt:variant>
      <vt:variant>
        <vt:i4>1507388</vt:i4>
      </vt:variant>
      <vt:variant>
        <vt:i4>86</vt:i4>
      </vt:variant>
      <vt:variant>
        <vt:i4>0</vt:i4>
      </vt:variant>
      <vt:variant>
        <vt:i4>5</vt:i4>
      </vt:variant>
      <vt:variant>
        <vt:lpwstr/>
      </vt:variant>
      <vt:variant>
        <vt:lpwstr>_Toc85120354</vt:lpwstr>
      </vt:variant>
      <vt:variant>
        <vt:i4>1048636</vt:i4>
      </vt:variant>
      <vt:variant>
        <vt:i4>83</vt:i4>
      </vt:variant>
      <vt:variant>
        <vt:i4>0</vt:i4>
      </vt:variant>
      <vt:variant>
        <vt:i4>5</vt:i4>
      </vt:variant>
      <vt:variant>
        <vt:lpwstr/>
      </vt:variant>
      <vt:variant>
        <vt:lpwstr>_Toc85120353</vt:lpwstr>
      </vt:variant>
      <vt:variant>
        <vt:i4>1114172</vt:i4>
      </vt:variant>
      <vt:variant>
        <vt:i4>80</vt:i4>
      </vt:variant>
      <vt:variant>
        <vt:i4>0</vt:i4>
      </vt:variant>
      <vt:variant>
        <vt:i4>5</vt:i4>
      </vt:variant>
      <vt:variant>
        <vt:lpwstr/>
      </vt:variant>
      <vt:variant>
        <vt:lpwstr>_Toc85120352</vt:lpwstr>
      </vt:variant>
      <vt:variant>
        <vt:i4>1179708</vt:i4>
      </vt:variant>
      <vt:variant>
        <vt:i4>77</vt:i4>
      </vt:variant>
      <vt:variant>
        <vt:i4>0</vt:i4>
      </vt:variant>
      <vt:variant>
        <vt:i4>5</vt:i4>
      </vt:variant>
      <vt:variant>
        <vt:lpwstr/>
      </vt:variant>
      <vt:variant>
        <vt:lpwstr>_Toc85120351</vt:lpwstr>
      </vt:variant>
      <vt:variant>
        <vt:i4>1245244</vt:i4>
      </vt:variant>
      <vt:variant>
        <vt:i4>74</vt:i4>
      </vt:variant>
      <vt:variant>
        <vt:i4>0</vt:i4>
      </vt:variant>
      <vt:variant>
        <vt:i4>5</vt:i4>
      </vt:variant>
      <vt:variant>
        <vt:lpwstr/>
      </vt:variant>
      <vt:variant>
        <vt:lpwstr>_Toc85120350</vt:lpwstr>
      </vt:variant>
      <vt:variant>
        <vt:i4>1703997</vt:i4>
      </vt:variant>
      <vt:variant>
        <vt:i4>71</vt:i4>
      </vt:variant>
      <vt:variant>
        <vt:i4>0</vt:i4>
      </vt:variant>
      <vt:variant>
        <vt:i4>5</vt:i4>
      </vt:variant>
      <vt:variant>
        <vt:lpwstr/>
      </vt:variant>
      <vt:variant>
        <vt:lpwstr>_Toc85120349</vt:lpwstr>
      </vt:variant>
      <vt:variant>
        <vt:i4>1769533</vt:i4>
      </vt:variant>
      <vt:variant>
        <vt:i4>68</vt:i4>
      </vt:variant>
      <vt:variant>
        <vt:i4>0</vt:i4>
      </vt:variant>
      <vt:variant>
        <vt:i4>5</vt:i4>
      </vt:variant>
      <vt:variant>
        <vt:lpwstr/>
      </vt:variant>
      <vt:variant>
        <vt:lpwstr>_Toc85120348</vt:lpwstr>
      </vt:variant>
      <vt:variant>
        <vt:i4>1310781</vt:i4>
      </vt:variant>
      <vt:variant>
        <vt:i4>65</vt:i4>
      </vt:variant>
      <vt:variant>
        <vt:i4>0</vt:i4>
      </vt:variant>
      <vt:variant>
        <vt:i4>5</vt:i4>
      </vt:variant>
      <vt:variant>
        <vt:lpwstr/>
      </vt:variant>
      <vt:variant>
        <vt:lpwstr>_Toc85120347</vt:lpwstr>
      </vt:variant>
      <vt:variant>
        <vt:i4>1376317</vt:i4>
      </vt:variant>
      <vt:variant>
        <vt:i4>62</vt:i4>
      </vt:variant>
      <vt:variant>
        <vt:i4>0</vt:i4>
      </vt:variant>
      <vt:variant>
        <vt:i4>5</vt:i4>
      </vt:variant>
      <vt:variant>
        <vt:lpwstr/>
      </vt:variant>
      <vt:variant>
        <vt:lpwstr>_Toc85120346</vt:lpwstr>
      </vt:variant>
      <vt:variant>
        <vt:i4>1441853</vt:i4>
      </vt:variant>
      <vt:variant>
        <vt:i4>59</vt:i4>
      </vt:variant>
      <vt:variant>
        <vt:i4>0</vt:i4>
      </vt:variant>
      <vt:variant>
        <vt:i4>5</vt:i4>
      </vt:variant>
      <vt:variant>
        <vt:lpwstr/>
      </vt:variant>
      <vt:variant>
        <vt:lpwstr>_Toc85120345</vt:lpwstr>
      </vt:variant>
      <vt:variant>
        <vt:i4>1507389</vt:i4>
      </vt:variant>
      <vt:variant>
        <vt:i4>56</vt:i4>
      </vt:variant>
      <vt:variant>
        <vt:i4>0</vt:i4>
      </vt:variant>
      <vt:variant>
        <vt:i4>5</vt:i4>
      </vt:variant>
      <vt:variant>
        <vt:lpwstr/>
      </vt:variant>
      <vt:variant>
        <vt:lpwstr>_Toc85120344</vt:lpwstr>
      </vt:variant>
      <vt:variant>
        <vt:i4>1048637</vt:i4>
      </vt:variant>
      <vt:variant>
        <vt:i4>53</vt:i4>
      </vt:variant>
      <vt:variant>
        <vt:i4>0</vt:i4>
      </vt:variant>
      <vt:variant>
        <vt:i4>5</vt:i4>
      </vt:variant>
      <vt:variant>
        <vt:lpwstr/>
      </vt:variant>
      <vt:variant>
        <vt:lpwstr>_Toc85120343</vt:lpwstr>
      </vt:variant>
      <vt:variant>
        <vt:i4>1114173</vt:i4>
      </vt:variant>
      <vt:variant>
        <vt:i4>50</vt:i4>
      </vt:variant>
      <vt:variant>
        <vt:i4>0</vt:i4>
      </vt:variant>
      <vt:variant>
        <vt:i4>5</vt:i4>
      </vt:variant>
      <vt:variant>
        <vt:lpwstr/>
      </vt:variant>
      <vt:variant>
        <vt:lpwstr>_Toc85120342</vt:lpwstr>
      </vt:variant>
      <vt:variant>
        <vt:i4>1179709</vt:i4>
      </vt:variant>
      <vt:variant>
        <vt:i4>47</vt:i4>
      </vt:variant>
      <vt:variant>
        <vt:i4>0</vt:i4>
      </vt:variant>
      <vt:variant>
        <vt:i4>5</vt:i4>
      </vt:variant>
      <vt:variant>
        <vt:lpwstr/>
      </vt:variant>
      <vt:variant>
        <vt:lpwstr>_Toc85120341</vt:lpwstr>
      </vt:variant>
      <vt:variant>
        <vt:i4>1245245</vt:i4>
      </vt:variant>
      <vt:variant>
        <vt:i4>44</vt:i4>
      </vt:variant>
      <vt:variant>
        <vt:i4>0</vt:i4>
      </vt:variant>
      <vt:variant>
        <vt:i4>5</vt:i4>
      </vt:variant>
      <vt:variant>
        <vt:lpwstr/>
      </vt:variant>
      <vt:variant>
        <vt:lpwstr>_Toc85120340</vt:lpwstr>
      </vt:variant>
      <vt:variant>
        <vt:i4>1703994</vt:i4>
      </vt:variant>
      <vt:variant>
        <vt:i4>41</vt:i4>
      </vt:variant>
      <vt:variant>
        <vt:i4>0</vt:i4>
      </vt:variant>
      <vt:variant>
        <vt:i4>5</vt:i4>
      </vt:variant>
      <vt:variant>
        <vt:lpwstr/>
      </vt:variant>
      <vt:variant>
        <vt:lpwstr>_Toc85120339</vt:lpwstr>
      </vt:variant>
      <vt:variant>
        <vt:i4>1769530</vt:i4>
      </vt:variant>
      <vt:variant>
        <vt:i4>38</vt:i4>
      </vt:variant>
      <vt:variant>
        <vt:i4>0</vt:i4>
      </vt:variant>
      <vt:variant>
        <vt:i4>5</vt:i4>
      </vt:variant>
      <vt:variant>
        <vt:lpwstr/>
      </vt:variant>
      <vt:variant>
        <vt:lpwstr>_Toc85120338</vt:lpwstr>
      </vt:variant>
      <vt:variant>
        <vt:i4>1310778</vt:i4>
      </vt:variant>
      <vt:variant>
        <vt:i4>35</vt:i4>
      </vt:variant>
      <vt:variant>
        <vt:i4>0</vt:i4>
      </vt:variant>
      <vt:variant>
        <vt:i4>5</vt:i4>
      </vt:variant>
      <vt:variant>
        <vt:lpwstr/>
      </vt:variant>
      <vt:variant>
        <vt:lpwstr>_Toc85120337</vt:lpwstr>
      </vt:variant>
      <vt:variant>
        <vt:i4>1376314</vt:i4>
      </vt:variant>
      <vt:variant>
        <vt:i4>32</vt:i4>
      </vt:variant>
      <vt:variant>
        <vt:i4>0</vt:i4>
      </vt:variant>
      <vt:variant>
        <vt:i4>5</vt:i4>
      </vt:variant>
      <vt:variant>
        <vt:lpwstr/>
      </vt:variant>
      <vt:variant>
        <vt:lpwstr>_Toc85120336</vt:lpwstr>
      </vt:variant>
      <vt:variant>
        <vt:i4>1441850</vt:i4>
      </vt:variant>
      <vt:variant>
        <vt:i4>29</vt:i4>
      </vt:variant>
      <vt:variant>
        <vt:i4>0</vt:i4>
      </vt:variant>
      <vt:variant>
        <vt:i4>5</vt:i4>
      </vt:variant>
      <vt:variant>
        <vt:lpwstr/>
      </vt:variant>
      <vt:variant>
        <vt:lpwstr>_Toc85120335</vt:lpwstr>
      </vt:variant>
      <vt:variant>
        <vt:i4>1048634</vt:i4>
      </vt:variant>
      <vt:variant>
        <vt:i4>26</vt:i4>
      </vt:variant>
      <vt:variant>
        <vt:i4>0</vt:i4>
      </vt:variant>
      <vt:variant>
        <vt:i4>5</vt:i4>
      </vt:variant>
      <vt:variant>
        <vt:lpwstr/>
      </vt:variant>
      <vt:variant>
        <vt:lpwstr>_Toc85120333</vt:lpwstr>
      </vt:variant>
      <vt:variant>
        <vt:i4>1114170</vt:i4>
      </vt:variant>
      <vt:variant>
        <vt:i4>23</vt:i4>
      </vt:variant>
      <vt:variant>
        <vt:i4>0</vt:i4>
      </vt:variant>
      <vt:variant>
        <vt:i4>5</vt:i4>
      </vt:variant>
      <vt:variant>
        <vt:lpwstr/>
      </vt:variant>
      <vt:variant>
        <vt:lpwstr>_Toc85120332</vt:lpwstr>
      </vt:variant>
      <vt:variant>
        <vt:i4>1179706</vt:i4>
      </vt:variant>
      <vt:variant>
        <vt:i4>20</vt:i4>
      </vt:variant>
      <vt:variant>
        <vt:i4>0</vt:i4>
      </vt:variant>
      <vt:variant>
        <vt:i4>5</vt:i4>
      </vt:variant>
      <vt:variant>
        <vt:lpwstr/>
      </vt:variant>
      <vt:variant>
        <vt:lpwstr>_Toc85120331</vt:lpwstr>
      </vt:variant>
      <vt:variant>
        <vt:i4>1245242</vt:i4>
      </vt:variant>
      <vt:variant>
        <vt:i4>17</vt:i4>
      </vt:variant>
      <vt:variant>
        <vt:i4>0</vt:i4>
      </vt:variant>
      <vt:variant>
        <vt:i4>5</vt:i4>
      </vt:variant>
      <vt:variant>
        <vt:lpwstr/>
      </vt:variant>
      <vt:variant>
        <vt:lpwstr>_Toc85120330</vt:lpwstr>
      </vt:variant>
      <vt:variant>
        <vt:i4>1703995</vt:i4>
      </vt:variant>
      <vt:variant>
        <vt:i4>14</vt:i4>
      </vt:variant>
      <vt:variant>
        <vt:i4>0</vt:i4>
      </vt:variant>
      <vt:variant>
        <vt:i4>5</vt:i4>
      </vt:variant>
      <vt:variant>
        <vt:lpwstr/>
      </vt:variant>
      <vt:variant>
        <vt:lpwstr>_Toc85120329</vt:lpwstr>
      </vt:variant>
      <vt:variant>
        <vt:i4>1376311</vt:i4>
      </vt:variant>
      <vt:variant>
        <vt:i4>8</vt:i4>
      </vt:variant>
      <vt:variant>
        <vt:i4>0</vt:i4>
      </vt:variant>
      <vt:variant>
        <vt:i4>5</vt:i4>
      </vt:variant>
      <vt:variant>
        <vt:lpwstr/>
      </vt:variant>
      <vt:variant>
        <vt:lpwstr>_Toc84845725</vt:lpwstr>
      </vt:variant>
      <vt:variant>
        <vt:i4>1310775</vt:i4>
      </vt:variant>
      <vt:variant>
        <vt:i4>5</vt:i4>
      </vt:variant>
      <vt:variant>
        <vt:i4>0</vt:i4>
      </vt:variant>
      <vt:variant>
        <vt:i4>5</vt:i4>
      </vt:variant>
      <vt:variant>
        <vt:lpwstr/>
      </vt:variant>
      <vt:variant>
        <vt:lpwstr>_Toc84845724</vt:lpwstr>
      </vt:variant>
      <vt:variant>
        <vt:i4>1835063</vt:i4>
      </vt:variant>
      <vt:variant>
        <vt:i4>0</vt:i4>
      </vt:variant>
      <vt:variant>
        <vt:i4>0</vt:i4>
      </vt:variant>
      <vt:variant>
        <vt:i4>5</vt:i4>
      </vt:variant>
      <vt:variant>
        <vt:lpwstr/>
      </vt:variant>
      <vt:variant>
        <vt:lpwstr>_Toc67397752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2008-02-01T10:09:00Z</cp:lastPrinted>
  <dcterms:created xsi:type="dcterms:W3CDTF">2021-10-21T14:37:00Z</dcterms:created>
  <dcterms:modified xsi:type="dcterms:W3CDTF">2021-10-21T14:37:00Z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